
<file path=[Content_Types].xml><?xml version="1.0" encoding="utf-8"?>
<Types xmlns="http://schemas.openxmlformats.org/package/2006/content-types">
  <Default Extension="emf" ContentType="image/x-emf"/>
  <Default Extension="gif" ContentType="image/gi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CC1210" w14:textId="532726D2" w:rsidR="00FE641F" w:rsidRPr="00251206" w:rsidRDefault="007A5BDB" w:rsidP="00FC0519">
      <w:pPr>
        <w:spacing w:after="0"/>
        <w:rPr>
          <w:rFonts w:ascii="Times New Roman" w:hAnsi="Times New Roman" w:cs="Times New Roman"/>
          <w:b/>
          <w:i/>
          <w:iCs/>
          <w:sz w:val="28"/>
          <w:szCs w:val="28"/>
          <w:u w:val="single"/>
        </w:rPr>
      </w:pPr>
      <w:r>
        <w:rPr>
          <w:b/>
          <w:sz w:val="28"/>
          <w:szCs w:val="28"/>
        </w:rPr>
        <w:t xml:space="preserve">                                               </w:t>
      </w:r>
      <w:r w:rsidR="00FE641F" w:rsidRPr="00251206">
        <w:rPr>
          <w:rFonts w:ascii="Times New Roman" w:hAnsi="Times New Roman" w:cs="Times New Roman"/>
          <w:b/>
          <w:i/>
          <w:iCs/>
          <w:sz w:val="28"/>
          <w:szCs w:val="28"/>
          <w:u w:val="single"/>
        </w:rPr>
        <w:t xml:space="preserve">PROJECT MATRIX FORM </w:t>
      </w:r>
    </w:p>
    <w:p w14:paraId="7DDA37E9" w14:textId="1B8D3F3E" w:rsidR="00FC0519" w:rsidRPr="00706C21" w:rsidRDefault="00706C21" w:rsidP="00FC0519">
      <w:pPr>
        <w:spacing w:after="0"/>
        <w:rPr>
          <w:b/>
          <w:sz w:val="24"/>
          <w:szCs w:val="24"/>
        </w:rPr>
      </w:pPr>
      <w:r w:rsidRPr="00706C21">
        <w:rPr>
          <w:b/>
          <w:noProof/>
        </w:rPr>
        <w:drawing>
          <wp:inline distT="0" distB="0" distL="0" distR="0" wp14:anchorId="36F9DB15" wp14:editId="2A5688ED">
            <wp:extent cx="2476500" cy="33337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476500" cy="333375"/>
                    </a:xfrm>
                    <a:prstGeom prst="rect">
                      <a:avLst/>
                    </a:prstGeom>
                    <a:noFill/>
                    <a:ln>
                      <a:noFill/>
                    </a:ln>
                  </pic:spPr>
                </pic:pic>
              </a:graphicData>
            </a:graphic>
          </wp:inline>
        </w:drawing>
      </w:r>
    </w:p>
    <w:tbl>
      <w:tblPr>
        <w:tblStyle w:val="TableGrid"/>
        <w:tblpPr w:leftFromText="180" w:rightFromText="180" w:vertAnchor="text" w:tblpX="-285" w:tblpY="1"/>
        <w:tblOverlap w:val="never"/>
        <w:tblW w:w="10435" w:type="dxa"/>
        <w:tblLook w:val="04A0" w:firstRow="1" w:lastRow="0" w:firstColumn="1" w:lastColumn="0" w:noHBand="0" w:noVBand="1"/>
      </w:tblPr>
      <w:tblGrid>
        <w:gridCol w:w="4675"/>
        <w:gridCol w:w="5760"/>
      </w:tblGrid>
      <w:tr w:rsidR="00FE641F" w14:paraId="54AFD888" w14:textId="77777777" w:rsidTr="00934248">
        <w:tc>
          <w:tcPr>
            <w:tcW w:w="4675" w:type="dxa"/>
            <w:shd w:val="clear" w:color="auto" w:fill="FDE9D9" w:themeFill="accent6" w:themeFillTint="33"/>
          </w:tcPr>
          <w:p w14:paraId="34674A8C" w14:textId="77777777" w:rsidR="00FE641F" w:rsidRDefault="00FE641F" w:rsidP="00934248">
            <w:pPr>
              <w:spacing w:after="0"/>
              <w:rPr>
                <w:b/>
              </w:rPr>
            </w:pPr>
            <w:r>
              <w:rPr>
                <w:b/>
              </w:rPr>
              <w:t>Name of the Organization</w:t>
            </w:r>
          </w:p>
          <w:p w14:paraId="7D2129FC" w14:textId="1EF83DCB" w:rsidR="00FE641F" w:rsidRDefault="00FE641F" w:rsidP="00934248">
            <w:pPr>
              <w:spacing w:after="0"/>
              <w:rPr>
                <w:b/>
              </w:rPr>
            </w:pPr>
          </w:p>
        </w:tc>
        <w:tc>
          <w:tcPr>
            <w:tcW w:w="5760" w:type="dxa"/>
          </w:tcPr>
          <w:p w14:paraId="7C549A49" w14:textId="4EEB5EAF" w:rsidR="00FE641F" w:rsidRDefault="00E16B57" w:rsidP="00934248">
            <w:pPr>
              <w:spacing w:after="0"/>
              <w:rPr>
                <w:b/>
              </w:rPr>
            </w:pPr>
            <w:r>
              <w:rPr>
                <w:b/>
              </w:rPr>
              <w:t>ALIGHT</w:t>
            </w:r>
          </w:p>
        </w:tc>
      </w:tr>
      <w:tr w:rsidR="00FE641F" w14:paraId="1EF3FFAE" w14:textId="77777777" w:rsidTr="00934248">
        <w:trPr>
          <w:trHeight w:val="443"/>
        </w:trPr>
        <w:tc>
          <w:tcPr>
            <w:tcW w:w="4675" w:type="dxa"/>
            <w:shd w:val="clear" w:color="auto" w:fill="FDE9D9" w:themeFill="accent6" w:themeFillTint="33"/>
          </w:tcPr>
          <w:p w14:paraId="154C293E" w14:textId="77777777" w:rsidR="00FE641F" w:rsidRDefault="00FE641F" w:rsidP="00934248">
            <w:pPr>
              <w:spacing w:after="0"/>
              <w:rPr>
                <w:b/>
              </w:rPr>
            </w:pPr>
            <w:r>
              <w:rPr>
                <w:b/>
              </w:rPr>
              <w:t>Acronym</w:t>
            </w:r>
          </w:p>
          <w:p w14:paraId="7912B68A" w14:textId="79A3A05E" w:rsidR="00FE641F" w:rsidRDefault="00FE641F" w:rsidP="00934248">
            <w:pPr>
              <w:spacing w:after="0"/>
              <w:rPr>
                <w:b/>
              </w:rPr>
            </w:pPr>
          </w:p>
        </w:tc>
        <w:tc>
          <w:tcPr>
            <w:tcW w:w="5760" w:type="dxa"/>
          </w:tcPr>
          <w:p w14:paraId="5DF1C3DE" w14:textId="6D1F9901" w:rsidR="00FE641F" w:rsidRDefault="00BD4E06" w:rsidP="00934248">
            <w:pPr>
              <w:spacing w:after="0"/>
              <w:rPr>
                <w:b/>
              </w:rPr>
            </w:pPr>
            <w:r>
              <w:rPr>
                <w:b/>
              </w:rPr>
              <w:t>-</w:t>
            </w:r>
          </w:p>
        </w:tc>
      </w:tr>
      <w:tr w:rsidR="00FE641F" w14:paraId="7B4C4A9D" w14:textId="77777777" w:rsidTr="00934248">
        <w:trPr>
          <w:trHeight w:val="443"/>
        </w:trPr>
        <w:tc>
          <w:tcPr>
            <w:tcW w:w="4675" w:type="dxa"/>
            <w:shd w:val="clear" w:color="auto" w:fill="FDE9D9" w:themeFill="accent6" w:themeFillTint="33"/>
          </w:tcPr>
          <w:p w14:paraId="11A47C7F" w14:textId="2EEB46D5" w:rsidR="00934248" w:rsidRDefault="00FE641F" w:rsidP="00934248">
            <w:pPr>
              <w:spacing w:after="0"/>
              <w:rPr>
                <w:b/>
              </w:rPr>
            </w:pPr>
            <w:r>
              <w:rPr>
                <w:b/>
              </w:rPr>
              <w:t>Category (International, Local, Consultancy)</w:t>
            </w:r>
          </w:p>
        </w:tc>
        <w:tc>
          <w:tcPr>
            <w:tcW w:w="5760" w:type="dxa"/>
          </w:tcPr>
          <w:p w14:paraId="6E48D625" w14:textId="331EE84D" w:rsidR="00FE641F" w:rsidRDefault="00E16B57" w:rsidP="00934248">
            <w:pPr>
              <w:spacing w:after="0"/>
              <w:rPr>
                <w:b/>
              </w:rPr>
            </w:pPr>
            <w:r>
              <w:rPr>
                <w:b/>
              </w:rPr>
              <w:t>International</w:t>
            </w:r>
          </w:p>
        </w:tc>
      </w:tr>
      <w:tr w:rsidR="00FE641F" w14:paraId="72158654" w14:textId="77777777" w:rsidTr="00934248">
        <w:tc>
          <w:tcPr>
            <w:tcW w:w="4675" w:type="dxa"/>
            <w:shd w:val="clear" w:color="auto" w:fill="FDE9D9" w:themeFill="accent6" w:themeFillTint="33"/>
          </w:tcPr>
          <w:p w14:paraId="0DB7AA9B" w14:textId="77777777" w:rsidR="00FE641F" w:rsidRDefault="00FE641F" w:rsidP="00934248">
            <w:pPr>
              <w:spacing w:after="0"/>
              <w:rPr>
                <w:b/>
              </w:rPr>
            </w:pPr>
            <w:r>
              <w:rPr>
                <w:b/>
              </w:rPr>
              <w:t>Donor/ Funding Organization</w:t>
            </w:r>
          </w:p>
          <w:p w14:paraId="38D76EEF" w14:textId="0E23C7E1" w:rsidR="00FE641F" w:rsidRDefault="00FE641F" w:rsidP="00934248">
            <w:pPr>
              <w:spacing w:after="0"/>
              <w:rPr>
                <w:b/>
              </w:rPr>
            </w:pPr>
          </w:p>
        </w:tc>
        <w:tc>
          <w:tcPr>
            <w:tcW w:w="5760" w:type="dxa"/>
          </w:tcPr>
          <w:p w14:paraId="3BC79114" w14:textId="44066434" w:rsidR="00FE641F" w:rsidRDefault="00384F81" w:rsidP="00934248">
            <w:pPr>
              <w:spacing w:after="0"/>
              <w:rPr>
                <w:b/>
              </w:rPr>
            </w:pPr>
            <w:r>
              <w:rPr>
                <w:b/>
              </w:rPr>
              <w:t>BHA</w:t>
            </w:r>
          </w:p>
        </w:tc>
      </w:tr>
    </w:tbl>
    <w:p w14:paraId="3C2A5194" w14:textId="672C5CC6" w:rsidR="00FC0519" w:rsidRPr="00BC1F65" w:rsidRDefault="00FC0519" w:rsidP="00934248">
      <w:pPr>
        <w:spacing w:after="0"/>
        <w:rPr>
          <w:b/>
        </w:rPr>
      </w:pPr>
    </w:p>
    <w:tbl>
      <w:tblPr>
        <w:tblW w:w="10440" w:type="dxa"/>
        <w:tblInd w:w="-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5760"/>
      </w:tblGrid>
      <w:tr w:rsidR="00FC0519" w:rsidRPr="00BC1F65" w14:paraId="1D6E7BF4" w14:textId="77777777" w:rsidTr="00934248">
        <w:trPr>
          <w:trHeight w:val="720"/>
        </w:trPr>
        <w:tc>
          <w:tcPr>
            <w:tcW w:w="4680" w:type="dxa"/>
            <w:tcBorders>
              <w:top w:val="single" w:sz="12" w:space="0" w:color="auto"/>
              <w:left w:val="single" w:sz="12" w:space="0" w:color="auto"/>
            </w:tcBorders>
            <w:shd w:val="clear" w:color="auto" w:fill="E2EFD9"/>
            <w:vAlign w:val="center"/>
          </w:tcPr>
          <w:p w14:paraId="57224172" w14:textId="77777777" w:rsidR="00FC0519" w:rsidRPr="00BC1F65" w:rsidRDefault="00FC0519" w:rsidP="0019628C">
            <w:pPr>
              <w:pStyle w:val="ListParagraph"/>
              <w:spacing w:after="0"/>
              <w:ind w:left="0"/>
              <w:rPr>
                <w:rFonts w:asciiTheme="minorHAnsi" w:hAnsiTheme="minorHAnsi"/>
                <w:b/>
                <w:u w:val="single"/>
              </w:rPr>
            </w:pPr>
            <w:r w:rsidRPr="00BC1F65">
              <w:rPr>
                <w:rFonts w:asciiTheme="minorHAnsi" w:hAnsiTheme="minorHAnsi"/>
                <w:b/>
              </w:rPr>
              <w:t xml:space="preserve">Project Title: </w:t>
            </w:r>
          </w:p>
        </w:tc>
        <w:tc>
          <w:tcPr>
            <w:tcW w:w="5760" w:type="dxa"/>
            <w:tcBorders>
              <w:top w:val="single" w:sz="12" w:space="0" w:color="auto"/>
              <w:right w:val="single" w:sz="12" w:space="0" w:color="auto"/>
            </w:tcBorders>
            <w:shd w:val="clear" w:color="auto" w:fill="FFFFFF"/>
            <w:vAlign w:val="center"/>
          </w:tcPr>
          <w:p w14:paraId="5835A7AD" w14:textId="196703B4" w:rsidR="00FC0519" w:rsidRPr="00BC1F65" w:rsidRDefault="00E16B57" w:rsidP="0019628C">
            <w:pPr>
              <w:pStyle w:val="ListParagraph"/>
              <w:spacing w:after="0"/>
              <w:ind w:left="0"/>
              <w:rPr>
                <w:rFonts w:asciiTheme="minorHAnsi" w:hAnsiTheme="minorHAnsi"/>
                <w:b/>
              </w:rPr>
            </w:pPr>
            <w:r w:rsidRPr="00E16B57">
              <w:rPr>
                <w:rFonts w:asciiTheme="minorHAnsi" w:hAnsiTheme="minorHAnsi"/>
                <w:b/>
              </w:rPr>
              <w:t>Integrated Life-saving Assistance to the Displaced</w:t>
            </w:r>
            <w:r w:rsidR="005B2614">
              <w:rPr>
                <w:rFonts w:asciiTheme="minorHAnsi" w:hAnsiTheme="minorHAnsi"/>
                <w:b/>
              </w:rPr>
              <w:t xml:space="preserve"> (Protection, WASH and Health sector </w:t>
            </w:r>
          </w:p>
        </w:tc>
      </w:tr>
      <w:tr w:rsidR="000040B7" w:rsidRPr="00BC1F65" w14:paraId="6A0DDFD0" w14:textId="77777777" w:rsidTr="007E1B06">
        <w:trPr>
          <w:trHeight w:val="720"/>
        </w:trPr>
        <w:tc>
          <w:tcPr>
            <w:tcW w:w="4680" w:type="dxa"/>
            <w:tcBorders>
              <w:top w:val="single" w:sz="12" w:space="0" w:color="auto"/>
              <w:left w:val="single" w:sz="12" w:space="0" w:color="auto"/>
            </w:tcBorders>
            <w:shd w:val="clear" w:color="auto" w:fill="E2EFD9"/>
            <w:vAlign w:val="center"/>
          </w:tcPr>
          <w:p w14:paraId="32960CE5" w14:textId="77777777" w:rsidR="000040B7" w:rsidRPr="00BC1F65" w:rsidRDefault="000040B7" w:rsidP="000040B7">
            <w:pPr>
              <w:pStyle w:val="ListParagraph"/>
              <w:spacing w:after="0"/>
              <w:ind w:left="0"/>
              <w:rPr>
                <w:rFonts w:asciiTheme="minorHAnsi" w:hAnsiTheme="minorHAnsi"/>
                <w:b/>
              </w:rPr>
            </w:pPr>
            <w:r w:rsidRPr="00BC1F65">
              <w:rPr>
                <w:rFonts w:asciiTheme="minorHAnsi" w:hAnsiTheme="minorHAnsi"/>
                <w:b/>
              </w:rPr>
              <w:t xml:space="preserve">Project goal </w:t>
            </w:r>
          </w:p>
        </w:tc>
        <w:tc>
          <w:tcPr>
            <w:tcW w:w="5760" w:type="dxa"/>
            <w:tcBorders>
              <w:top w:val="single" w:sz="12" w:space="0" w:color="auto"/>
              <w:right w:val="single" w:sz="12" w:space="0" w:color="auto"/>
            </w:tcBorders>
            <w:shd w:val="clear" w:color="auto" w:fill="FFFFFF"/>
          </w:tcPr>
          <w:p w14:paraId="1689E9F7" w14:textId="0840CE23" w:rsidR="000040B7" w:rsidRDefault="005B2614" w:rsidP="005B2614">
            <w:pPr>
              <w:pStyle w:val="ListParagraph"/>
              <w:numPr>
                <w:ilvl w:val="0"/>
                <w:numId w:val="41"/>
              </w:numPr>
              <w:spacing w:after="0"/>
              <w:rPr>
                <w:rFonts w:asciiTheme="minorHAnsi" w:hAnsiTheme="minorHAnsi"/>
                <w:b/>
              </w:rPr>
            </w:pPr>
            <w:r>
              <w:rPr>
                <w:rFonts w:asciiTheme="minorHAnsi" w:hAnsiTheme="minorHAnsi"/>
                <w:b/>
              </w:rPr>
              <w:t>R</w:t>
            </w:r>
            <w:r w:rsidR="000040B7" w:rsidRPr="000040B7">
              <w:rPr>
                <w:rFonts w:asciiTheme="minorHAnsi" w:hAnsiTheme="minorHAnsi"/>
                <w:b/>
              </w:rPr>
              <w:t>educe GBV and Child Protection risks to conflict and disaster-affected women and girls through improved GBV prevention, response and psychosocial services with enhanced coordination and information sharing and Comprehensive child Protection services.</w:t>
            </w:r>
          </w:p>
          <w:p w14:paraId="367B1601" w14:textId="5D3108E9" w:rsidR="005B2614" w:rsidRPr="005B2614" w:rsidRDefault="005B2614" w:rsidP="005B2614">
            <w:pPr>
              <w:pStyle w:val="ListParagraph"/>
              <w:numPr>
                <w:ilvl w:val="0"/>
                <w:numId w:val="41"/>
              </w:numPr>
              <w:spacing w:after="0"/>
              <w:rPr>
                <w:rFonts w:asciiTheme="minorHAnsi" w:hAnsiTheme="minorHAnsi"/>
                <w:b/>
              </w:rPr>
            </w:pPr>
            <w:r>
              <w:rPr>
                <w:rFonts w:asciiTheme="minorHAnsi" w:hAnsiTheme="minorHAnsi" w:cstheme="minorHAnsi"/>
                <w:b/>
                <w:color w:val="000000"/>
              </w:rPr>
              <w:t>R</w:t>
            </w:r>
            <w:r w:rsidRPr="009B4A54">
              <w:rPr>
                <w:rFonts w:asciiTheme="minorHAnsi" w:hAnsiTheme="minorHAnsi" w:cstheme="minorHAnsi"/>
                <w:b/>
                <w:color w:val="000000"/>
              </w:rPr>
              <w:t>educe the mortality and morbidity of children under five and pregnant and lactating women due to malnutrition through the provision of preventative and curative services.</w:t>
            </w:r>
          </w:p>
          <w:p w14:paraId="3D2FBA59" w14:textId="2778601E" w:rsidR="005B2614" w:rsidRDefault="005B2614" w:rsidP="005B2614">
            <w:pPr>
              <w:pStyle w:val="ListParagraph"/>
              <w:numPr>
                <w:ilvl w:val="0"/>
                <w:numId w:val="41"/>
              </w:numPr>
              <w:spacing w:after="0"/>
              <w:rPr>
                <w:rFonts w:asciiTheme="minorHAnsi" w:hAnsiTheme="minorHAnsi"/>
                <w:b/>
              </w:rPr>
            </w:pPr>
            <w:r>
              <w:rPr>
                <w:rFonts w:asciiTheme="minorHAnsi" w:hAnsiTheme="minorHAnsi" w:cstheme="minorHAnsi"/>
                <w:b/>
                <w:color w:val="000000"/>
              </w:rPr>
              <w:t xml:space="preserve">Provide emergency lifesaving </w:t>
            </w:r>
            <w:r w:rsidR="00031BE8">
              <w:rPr>
                <w:rFonts w:asciiTheme="minorHAnsi" w:hAnsiTheme="minorHAnsi" w:cstheme="minorHAnsi"/>
                <w:b/>
                <w:color w:val="000000"/>
              </w:rPr>
              <w:t>WASH (water</w:t>
            </w:r>
            <w:r w:rsidR="00A64FD2">
              <w:rPr>
                <w:rFonts w:asciiTheme="minorHAnsi" w:hAnsiTheme="minorHAnsi" w:cstheme="minorHAnsi"/>
                <w:b/>
                <w:color w:val="000000"/>
              </w:rPr>
              <w:t xml:space="preserve"> , sanitation and hygiene </w:t>
            </w:r>
            <w:r>
              <w:rPr>
                <w:rFonts w:asciiTheme="minorHAnsi" w:hAnsiTheme="minorHAnsi" w:cstheme="minorHAnsi"/>
                <w:b/>
                <w:color w:val="000000"/>
              </w:rPr>
              <w:t xml:space="preserve"> </w:t>
            </w:r>
            <w:r w:rsidR="00A64FD2">
              <w:rPr>
                <w:rFonts w:asciiTheme="minorHAnsi" w:hAnsiTheme="minorHAnsi" w:cstheme="minorHAnsi"/>
                <w:b/>
                <w:color w:val="000000"/>
              </w:rPr>
              <w:t>services to IDPs and vulnerable host communities.</w:t>
            </w:r>
          </w:p>
          <w:p w14:paraId="41796B15" w14:textId="4415E1F2" w:rsidR="005B2614" w:rsidRPr="009B4A54" w:rsidRDefault="005B2614" w:rsidP="000040B7">
            <w:pPr>
              <w:pStyle w:val="ListParagraph"/>
              <w:spacing w:after="0"/>
              <w:ind w:left="0"/>
              <w:rPr>
                <w:rFonts w:asciiTheme="minorHAnsi" w:hAnsiTheme="minorHAnsi" w:cstheme="minorHAnsi"/>
                <w:b/>
              </w:rPr>
            </w:pPr>
          </w:p>
        </w:tc>
      </w:tr>
      <w:tr w:rsidR="000040B7" w:rsidRPr="00BC1F65" w14:paraId="7685F797" w14:textId="77777777" w:rsidTr="00934248">
        <w:trPr>
          <w:trHeight w:val="720"/>
        </w:trPr>
        <w:tc>
          <w:tcPr>
            <w:tcW w:w="4680" w:type="dxa"/>
            <w:tcBorders>
              <w:top w:val="single" w:sz="12" w:space="0" w:color="auto"/>
              <w:left w:val="single" w:sz="12" w:space="0" w:color="auto"/>
            </w:tcBorders>
            <w:shd w:val="clear" w:color="auto" w:fill="E2EFD9"/>
            <w:vAlign w:val="center"/>
          </w:tcPr>
          <w:p w14:paraId="315030F0" w14:textId="77777777" w:rsidR="000040B7" w:rsidRPr="00BC1F65" w:rsidRDefault="000040B7" w:rsidP="000040B7">
            <w:pPr>
              <w:pStyle w:val="ListParagraph"/>
              <w:spacing w:after="0"/>
              <w:ind w:left="0"/>
              <w:rPr>
                <w:rFonts w:asciiTheme="minorHAnsi" w:hAnsiTheme="minorHAnsi"/>
                <w:b/>
              </w:rPr>
            </w:pPr>
            <w:r w:rsidRPr="00BC1F65">
              <w:rPr>
                <w:rFonts w:asciiTheme="minorHAnsi" w:hAnsiTheme="minorHAnsi"/>
                <w:b/>
              </w:rPr>
              <w:t>Sector (cluster)</w:t>
            </w:r>
          </w:p>
        </w:tc>
        <w:tc>
          <w:tcPr>
            <w:tcW w:w="5760" w:type="dxa"/>
            <w:tcBorders>
              <w:top w:val="single" w:sz="12" w:space="0" w:color="auto"/>
              <w:right w:val="single" w:sz="12" w:space="0" w:color="auto"/>
            </w:tcBorders>
            <w:shd w:val="clear" w:color="auto" w:fill="FFFFFF"/>
            <w:vAlign w:val="center"/>
          </w:tcPr>
          <w:p w14:paraId="6C72431F" w14:textId="7B61CF42" w:rsidR="000040B7" w:rsidRPr="00BC1F65" w:rsidRDefault="00A64FD2" w:rsidP="000040B7">
            <w:pPr>
              <w:pStyle w:val="ListParagraph"/>
              <w:spacing w:after="0"/>
              <w:ind w:left="0"/>
              <w:rPr>
                <w:rFonts w:asciiTheme="minorHAnsi" w:hAnsiTheme="minorHAnsi"/>
                <w:b/>
              </w:rPr>
            </w:pPr>
            <w:r>
              <w:rPr>
                <w:rFonts w:asciiTheme="minorHAnsi" w:hAnsiTheme="minorHAnsi"/>
                <w:b/>
              </w:rPr>
              <w:t xml:space="preserve">Integrated WASH, HEALTH and Protection </w:t>
            </w:r>
          </w:p>
        </w:tc>
      </w:tr>
      <w:tr w:rsidR="000040B7" w:rsidRPr="00BC1F65" w14:paraId="044C7867" w14:textId="77777777" w:rsidTr="00934248">
        <w:trPr>
          <w:trHeight w:val="720"/>
        </w:trPr>
        <w:tc>
          <w:tcPr>
            <w:tcW w:w="4680" w:type="dxa"/>
            <w:tcBorders>
              <w:left w:val="single" w:sz="12" w:space="0" w:color="auto"/>
            </w:tcBorders>
            <w:shd w:val="clear" w:color="auto" w:fill="E2EFD9"/>
            <w:vAlign w:val="center"/>
          </w:tcPr>
          <w:p w14:paraId="0C785B76" w14:textId="77777777" w:rsidR="000040B7" w:rsidRPr="00BC1F65" w:rsidRDefault="000040B7" w:rsidP="000040B7">
            <w:pPr>
              <w:pStyle w:val="ListParagraph"/>
              <w:spacing w:after="0"/>
              <w:ind w:left="0"/>
              <w:rPr>
                <w:rFonts w:asciiTheme="minorHAnsi" w:hAnsiTheme="minorHAnsi"/>
                <w:b/>
                <w:u w:val="single"/>
              </w:rPr>
            </w:pPr>
            <w:r w:rsidRPr="00BC1F65">
              <w:rPr>
                <w:rFonts w:asciiTheme="minorHAnsi" w:hAnsiTheme="minorHAnsi"/>
                <w:b/>
              </w:rPr>
              <w:t>Project Location:</w:t>
            </w:r>
          </w:p>
        </w:tc>
        <w:tc>
          <w:tcPr>
            <w:tcW w:w="5760" w:type="dxa"/>
            <w:tcBorders>
              <w:right w:val="single" w:sz="12" w:space="0" w:color="auto"/>
            </w:tcBorders>
            <w:shd w:val="clear" w:color="auto" w:fill="FFFFFF"/>
            <w:vAlign w:val="center"/>
          </w:tcPr>
          <w:p w14:paraId="00597E3C" w14:textId="024EB5A7" w:rsidR="000040B7" w:rsidRPr="00BC1F65" w:rsidRDefault="000040B7" w:rsidP="000040B7">
            <w:pPr>
              <w:spacing w:after="0" w:line="240" w:lineRule="auto"/>
              <w:rPr>
                <w:b/>
              </w:rPr>
            </w:pPr>
            <w:r>
              <w:rPr>
                <w:b/>
              </w:rPr>
              <w:t>Lower Juba</w:t>
            </w:r>
            <w:r w:rsidR="00031BE8">
              <w:rPr>
                <w:b/>
              </w:rPr>
              <w:t xml:space="preserve"> region</w:t>
            </w:r>
          </w:p>
        </w:tc>
      </w:tr>
      <w:tr w:rsidR="000040B7" w:rsidRPr="00BC1F65" w14:paraId="732C5033" w14:textId="77777777" w:rsidTr="00934248">
        <w:trPr>
          <w:trHeight w:val="720"/>
        </w:trPr>
        <w:tc>
          <w:tcPr>
            <w:tcW w:w="4680" w:type="dxa"/>
            <w:tcBorders>
              <w:left w:val="single" w:sz="12" w:space="0" w:color="auto"/>
            </w:tcBorders>
            <w:shd w:val="clear" w:color="auto" w:fill="E2EFD9"/>
            <w:vAlign w:val="center"/>
          </w:tcPr>
          <w:p w14:paraId="04B3A82B" w14:textId="77777777" w:rsidR="000040B7" w:rsidRPr="00BC1F65" w:rsidRDefault="000040B7" w:rsidP="000040B7">
            <w:pPr>
              <w:pStyle w:val="ListParagraph"/>
              <w:spacing w:after="0"/>
              <w:ind w:left="0"/>
              <w:rPr>
                <w:rFonts w:asciiTheme="minorHAnsi" w:hAnsiTheme="minorHAnsi"/>
                <w:b/>
                <w:u w:val="single"/>
              </w:rPr>
            </w:pPr>
            <w:r w:rsidRPr="00BC1F65">
              <w:rPr>
                <w:rFonts w:asciiTheme="minorHAnsi" w:hAnsiTheme="minorHAnsi"/>
                <w:b/>
              </w:rPr>
              <w:lastRenderedPageBreak/>
              <w:t>Project Duration:</w:t>
            </w:r>
          </w:p>
        </w:tc>
        <w:tc>
          <w:tcPr>
            <w:tcW w:w="5760" w:type="dxa"/>
            <w:tcBorders>
              <w:right w:val="single" w:sz="12" w:space="0" w:color="auto"/>
            </w:tcBorders>
            <w:shd w:val="clear" w:color="auto" w:fill="FFFFFF"/>
            <w:vAlign w:val="center"/>
          </w:tcPr>
          <w:p w14:paraId="7B472390" w14:textId="380DEFFC" w:rsidR="000040B7" w:rsidRPr="00BC1F65" w:rsidRDefault="000040B7" w:rsidP="000040B7">
            <w:pPr>
              <w:pStyle w:val="ListParagraph"/>
              <w:spacing w:after="0"/>
              <w:ind w:left="0"/>
              <w:rPr>
                <w:rFonts w:asciiTheme="minorHAnsi" w:hAnsiTheme="minorHAnsi"/>
                <w:b/>
              </w:rPr>
            </w:pPr>
            <w:r>
              <w:rPr>
                <w:rFonts w:asciiTheme="minorHAnsi" w:hAnsiTheme="minorHAnsi"/>
                <w:b/>
              </w:rPr>
              <w:t>One year</w:t>
            </w:r>
          </w:p>
        </w:tc>
      </w:tr>
      <w:tr w:rsidR="000040B7" w:rsidRPr="00BC1F65" w14:paraId="60FF7788" w14:textId="77777777" w:rsidTr="00934248">
        <w:trPr>
          <w:trHeight w:val="720"/>
        </w:trPr>
        <w:tc>
          <w:tcPr>
            <w:tcW w:w="4680" w:type="dxa"/>
            <w:tcBorders>
              <w:left w:val="single" w:sz="12" w:space="0" w:color="auto"/>
            </w:tcBorders>
            <w:shd w:val="clear" w:color="auto" w:fill="E2EFD9"/>
            <w:vAlign w:val="center"/>
          </w:tcPr>
          <w:p w14:paraId="060DAE97" w14:textId="77777777" w:rsidR="000040B7" w:rsidRPr="00BC1F65" w:rsidRDefault="000040B7" w:rsidP="000040B7">
            <w:pPr>
              <w:pStyle w:val="ListParagraph"/>
              <w:spacing w:after="0"/>
              <w:ind w:left="0"/>
              <w:rPr>
                <w:rFonts w:asciiTheme="minorHAnsi" w:hAnsiTheme="minorHAnsi"/>
                <w:b/>
              </w:rPr>
            </w:pPr>
            <w:r w:rsidRPr="00BC1F65">
              <w:rPr>
                <w:rFonts w:asciiTheme="minorHAnsi" w:hAnsiTheme="minorHAnsi"/>
                <w:b/>
              </w:rPr>
              <w:t>Project start Date</w:t>
            </w:r>
          </w:p>
        </w:tc>
        <w:tc>
          <w:tcPr>
            <w:tcW w:w="5760" w:type="dxa"/>
            <w:tcBorders>
              <w:right w:val="single" w:sz="12" w:space="0" w:color="auto"/>
            </w:tcBorders>
            <w:shd w:val="clear" w:color="auto" w:fill="FFFFFF"/>
            <w:vAlign w:val="center"/>
          </w:tcPr>
          <w:p w14:paraId="55EF8649" w14:textId="2B58C9BC" w:rsidR="000040B7" w:rsidRPr="00BC1F65" w:rsidRDefault="000040B7" w:rsidP="000040B7">
            <w:pPr>
              <w:pStyle w:val="ListParagraph"/>
              <w:spacing w:after="0"/>
              <w:ind w:left="0"/>
              <w:rPr>
                <w:rFonts w:asciiTheme="minorHAnsi" w:hAnsiTheme="minorHAnsi"/>
                <w:b/>
              </w:rPr>
            </w:pPr>
            <w:r>
              <w:rPr>
                <w:rFonts w:asciiTheme="minorHAnsi" w:hAnsiTheme="minorHAnsi"/>
                <w:b/>
              </w:rPr>
              <w:t xml:space="preserve">May -2023 </w:t>
            </w:r>
          </w:p>
        </w:tc>
      </w:tr>
      <w:tr w:rsidR="000040B7" w:rsidRPr="00BC1F65" w14:paraId="30BF032B" w14:textId="77777777" w:rsidTr="00934248">
        <w:trPr>
          <w:trHeight w:val="720"/>
        </w:trPr>
        <w:tc>
          <w:tcPr>
            <w:tcW w:w="4680" w:type="dxa"/>
            <w:tcBorders>
              <w:left w:val="single" w:sz="12" w:space="0" w:color="auto"/>
            </w:tcBorders>
            <w:shd w:val="clear" w:color="auto" w:fill="E2EFD9"/>
            <w:vAlign w:val="center"/>
          </w:tcPr>
          <w:p w14:paraId="43999484" w14:textId="77777777" w:rsidR="000040B7" w:rsidRPr="00BC1F65" w:rsidRDefault="000040B7" w:rsidP="000040B7">
            <w:pPr>
              <w:pStyle w:val="ListParagraph"/>
              <w:spacing w:after="0"/>
              <w:ind w:left="0"/>
              <w:rPr>
                <w:rFonts w:asciiTheme="minorHAnsi" w:hAnsiTheme="minorHAnsi"/>
                <w:b/>
              </w:rPr>
            </w:pPr>
            <w:r w:rsidRPr="00BC1F65">
              <w:rPr>
                <w:rFonts w:asciiTheme="minorHAnsi" w:hAnsiTheme="minorHAnsi"/>
                <w:b/>
              </w:rPr>
              <w:t>Project end Date</w:t>
            </w:r>
          </w:p>
        </w:tc>
        <w:tc>
          <w:tcPr>
            <w:tcW w:w="5760" w:type="dxa"/>
            <w:tcBorders>
              <w:right w:val="single" w:sz="12" w:space="0" w:color="auto"/>
            </w:tcBorders>
            <w:shd w:val="clear" w:color="auto" w:fill="FFFFFF"/>
            <w:vAlign w:val="center"/>
          </w:tcPr>
          <w:p w14:paraId="75E36C4F" w14:textId="72AA0CF0" w:rsidR="000040B7" w:rsidRPr="00BC1F65" w:rsidRDefault="000040B7" w:rsidP="000040B7">
            <w:pPr>
              <w:pStyle w:val="ListParagraph"/>
              <w:spacing w:after="0"/>
              <w:ind w:left="0"/>
              <w:rPr>
                <w:rFonts w:asciiTheme="minorHAnsi" w:hAnsiTheme="minorHAnsi"/>
                <w:b/>
              </w:rPr>
            </w:pPr>
            <w:r>
              <w:rPr>
                <w:rFonts w:asciiTheme="minorHAnsi" w:hAnsiTheme="minorHAnsi"/>
                <w:b/>
              </w:rPr>
              <w:t>December-23</w:t>
            </w:r>
          </w:p>
        </w:tc>
      </w:tr>
      <w:tr w:rsidR="000040B7" w:rsidRPr="00BC1F65" w14:paraId="32BEB16C" w14:textId="77777777" w:rsidTr="00934248">
        <w:trPr>
          <w:trHeight w:val="720"/>
        </w:trPr>
        <w:tc>
          <w:tcPr>
            <w:tcW w:w="4680" w:type="dxa"/>
            <w:tcBorders>
              <w:left w:val="single" w:sz="12" w:space="0" w:color="auto"/>
            </w:tcBorders>
            <w:shd w:val="clear" w:color="auto" w:fill="E2EFD9"/>
            <w:vAlign w:val="center"/>
          </w:tcPr>
          <w:p w14:paraId="2AE954D3" w14:textId="77777777" w:rsidR="000040B7" w:rsidRPr="00BC1F65" w:rsidRDefault="000040B7" w:rsidP="000040B7">
            <w:pPr>
              <w:pStyle w:val="ListParagraph"/>
              <w:spacing w:after="0"/>
              <w:ind w:left="0"/>
              <w:rPr>
                <w:rFonts w:asciiTheme="minorHAnsi" w:hAnsiTheme="minorHAnsi"/>
                <w:b/>
                <w:u w:val="single"/>
              </w:rPr>
            </w:pPr>
            <w:r w:rsidRPr="00BC1F65">
              <w:rPr>
                <w:rFonts w:asciiTheme="minorHAnsi" w:hAnsiTheme="minorHAnsi"/>
                <w:b/>
              </w:rPr>
              <w:t>Total Population covered:</w:t>
            </w:r>
          </w:p>
        </w:tc>
        <w:tc>
          <w:tcPr>
            <w:tcW w:w="5760" w:type="dxa"/>
            <w:tcBorders>
              <w:right w:val="single" w:sz="12" w:space="0" w:color="auto"/>
            </w:tcBorders>
            <w:shd w:val="clear" w:color="auto" w:fill="FFFFFF"/>
            <w:vAlign w:val="center"/>
          </w:tcPr>
          <w:p w14:paraId="5467F213" w14:textId="0BE080C6" w:rsidR="000040B7" w:rsidRPr="00BC1F65" w:rsidRDefault="00150EF4" w:rsidP="000040B7">
            <w:pPr>
              <w:pStyle w:val="ListParagraph"/>
              <w:spacing w:after="0"/>
              <w:ind w:left="0"/>
              <w:rPr>
                <w:rFonts w:asciiTheme="minorHAnsi" w:hAnsiTheme="minorHAnsi"/>
                <w:b/>
              </w:rPr>
            </w:pPr>
            <w:r>
              <w:rPr>
                <w:rFonts w:asciiTheme="minorHAnsi" w:hAnsiTheme="minorHAnsi"/>
                <w:b/>
              </w:rPr>
              <w:t xml:space="preserve">107,263 </w:t>
            </w:r>
            <w:r w:rsidR="006C42DE">
              <w:rPr>
                <w:rFonts w:asciiTheme="minorHAnsi" w:hAnsiTheme="minorHAnsi"/>
                <w:b/>
              </w:rPr>
              <w:t xml:space="preserve"> </w:t>
            </w:r>
          </w:p>
        </w:tc>
      </w:tr>
      <w:tr w:rsidR="000040B7" w:rsidRPr="00BC1F65" w14:paraId="2B2AE9A9" w14:textId="77777777" w:rsidTr="00934248">
        <w:trPr>
          <w:trHeight w:val="720"/>
        </w:trPr>
        <w:tc>
          <w:tcPr>
            <w:tcW w:w="4680" w:type="dxa"/>
            <w:tcBorders>
              <w:left w:val="single" w:sz="12" w:space="0" w:color="auto"/>
            </w:tcBorders>
            <w:shd w:val="clear" w:color="auto" w:fill="E2EFD9"/>
            <w:vAlign w:val="center"/>
          </w:tcPr>
          <w:p w14:paraId="58A95300" w14:textId="77777777" w:rsidR="000040B7" w:rsidRPr="00BC1F65" w:rsidRDefault="000040B7" w:rsidP="000040B7">
            <w:pPr>
              <w:spacing w:after="0"/>
              <w:ind w:left="810" w:hanging="810"/>
              <w:rPr>
                <w:b/>
              </w:rPr>
            </w:pPr>
            <w:r w:rsidRPr="00BC1F65">
              <w:rPr>
                <w:b/>
              </w:rPr>
              <w:t xml:space="preserve">Total </w:t>
            </w:r>
            <w:r>
              <w:rPr>
                <w:b/>
              </w:rPr>
              <w:t xml:space="preserve">Project </w:t>
            </w:r>
            <w:r w:rsidRPr="00BC1F65">
              <w:rPr>
                <w:b/>
              </w:rPr>
              <w:t>Budget:</w:t>
            </w:r>
          </w:p>
        </w:tc>
        <w:tc>
          <w:tcPr>
            <w:tcW w:w="5760" w:type="dxa"/>
            <w:tcBorders>
              <w:right w:val="single" w:sz="12" w:space="0" w:color="auto"/>
            </w:tcBorders>
            <w:shd w:val="clear" w:color="auto" w:fill="FFFFFF"/>
            <w:vAlign w:val="center"/>
          </w:tcPr>
          <w:p w14:paraId="653B3346" w14:textId="747F2289" w:rsidR="000040B7" w:rsidRPr="00BC1F65" w:rsidRDefault="006C42DE" w:rsidP="000040B7">
            <w:pPr>
              <w:pStyle w:val="ListParagraph"/>
              <w:spacing w:after="0"/>
              <w:ind w:left="0"/>
              <w:rPr>
                <w:rFonts w:asciiTheme="minorHAnsi" w:hAnsiTheme="minorHAnsi"/>
                <w:b/>
              </w:rPr>
            </w:pPr>
            <w:r>
              <w:rPr>
                <w:rFonts w:asciiTheme="minorHAnsi" w:hAnsiTheme="minorHAnsi"/>
                <w:b/>
              </w:rPr>
              <w:t>4,447,372 USD</w:t>
            </w:r>
          </w:p>
        </w:tc>
      </w:tr>
      <w:tr w:rsidR="000040B7" w:rsidRPr="00BC1F65" w14:paraId="0FD819C6" w14:textId="77777777" w:rsidTr="00934248">
        <w:trPr>
          <w:trHeight w:val="720"/>
        </w:trPr>
        <w:tc>
          <w:tcPr>
            <w:tcW w:w="4680" w:type="dxa"/>
            <w:tcBorders>
              <w:left w:val="single" w:sz="12" w:space="0" w:color="auto"/>
            </w:tcBorders>
            <w:shd w:val="clear" w:color="auto" w:fill="E2EFD9"/>
            <w:vAlign w:val="center"/>
          </w:tcPr>
          <w:p w14:paraId="2852BB15" w14:textId="357A96EC" w:rsidR="000040B7" w:rsidRPr="00BC1F65" w:rsidRDefault="000040B7" w:rsidP="000040B7">
            <w:pPr>
              <w:spacing w:after="0"/>
              <w:ind w:left="810" w:hanging="810"/>
              <w:rPr>
                <w:b/>
              </w:rPr>
            </w:pPr>
            <w:r>
              <w:rPr>
                <w:b/>
              </w:rPr>
              <w:t>Beneficiaries Allocated Budget:</w:t>
            </w:r>
          </w:p>
        </w:tc>
        <w:tc>
          <w:tcPr>
            <w:tcW w:w="5760" w:type="dxa"/>
            <w:tcBorders>
              <w:right w:val="single" w:sz="12" w:space="0" w:color="auto"/>
            </w:tcBorders>
            <w:shd w:val="clear" w:color="auto" w:fill="FFFFFF"/>
            <w:vAlign w:val="center"/>
          </w:tcPr>
          <w:p w14:paraId="08DFE16F" w14:textId="431606C4" w:rsidR="000040B7" w:rsidRDefault="006C42DE" w:rsidP="000040B7">
            <w:pPr>
              <w:pStyle w:val="ListParagraph"/>
              <w:spacing w:after="0"/>
              <w:ind w:left="0"/>
              <w:rPr>
                <w:rFonts w:asciiTheme="minorHAnsi" w:hAnsiTheme="minorHAnsi"/>
                <w:b/>
              </w:rPr>
            </w:pPr>
            <w:r>
              <w:rPr>
                <w:rFonts w:asciiTheme="minorHAnsi" w:hAnsiTheme="minorHAnsi"/>
                <w:b/>
              </w:rPr>
              <w:t xml:space="preserve">Lower Juba Beneficiaries </w:t>
            </w:r>
          </w:p>
        </w:tc>
      </w:tr>
      <w:tr w:rsidR="000040B7" w:rsidRPr="00BC1F65" w14:paraId="41C5E49D" w14:textId="77777777" w:rsidTr="00934248">
        <w:trPr>
          <w:trHeight w:val="720"/>
        </w:trPr>
        <w:tc>
          <w:tcPr>
            <w:tcW w:w="4680" w:type="dxa"/>
            <w:tcBorders>
              <w:left w:val="single" w:sz="12" w:space="0" w:color="auto"/>
            </w:tcBorders>
            <w:shd w:val="clear" w:color="auto" w:fill="E2EFD9"/>
            <w:vAlign w:val="center"/>
          </w:tcPr>
          <w:p w14:paraId="7061681D" w14:textId="77777777" w:rsidR="000040B7" w:rsidRDefault="000040B7" w:rsidP="000040B7">
            <w:pPr>
              <w:spacing w:after="0"/>
              <w:ind w:left="810" w:hanging="810"/>
              <w:rPr>
                <w:b/>
              </w:rPr>
            </w:pPr>
            <w:r>
              <w:rPr>
                <w:b/>
              </w:rPr>
              <w:t>Project M&amp;E and Learning Budget:</w:t>
            </w:r>
          </w:p>
        </w:tc>
        <w:tc>
          <w:tcPr>
            <w:tcW w:w="5760" w:type="dxa"/>
            <w:tcBorders>
              <w:right w:val="single" w:sz="12" w:space="0" w:color="auto"/>
            </w:tcBorders>
            <w:shd w:val="clear" w:color="auto" w:fill="FFFFFF"/>
            <w:vAlign w:val="center"/>
          </w:tcPr>
          <w:p w14:paraId="63E420A9" w14:textId="77777777" w:rsidR="000040B7" w:rsidRDefault="000040B7" w:rsidP="000040B7">
            <w:pPr>
              <w:pStyle w:val="ListParagraph"/>
              <w:spacing w:after="0"/>
              <w:ind w:left="0"/>
              <w:rPr>
                <w:rFonts w:asciiTheme="minorHAnsi" w:hAnsiTheme="minorHAnsi"/>
                <w:b/>
              </w:rPr>
            </w:pPr>
          </w:p>
        </w:tc>
      </w:tr>
      <w:tr w:rsidR="000040B7" w:rsidRPr="00BC1F65" w14:paraId="405B034C" w14:textId="77777777" w:rsidTr="00934248">
        <w:trPr>
          <w:trHeight w:val="720"/>
        </w:trPr>
        <w:tc>
          <w:tcPr>
            <w:tcW w:w="4680" w:type="dxa"/>
            <w:tcBorders>
              <w:left w:val="single" w:sz="12" w:space="0" w:color="auto"/>
            </w:tcBorders>
            <w:shd w:val="clear" w:color="auto" w:fill="E2EFD9"/>
            <w:vAlign w:val="center"/>
          </w:tcPr>
          <w:p w14:paraId="61EA7BCF" w14:textId="4DE726C0" w:rsidR="000040B7" w:rsidRPr="00D74CBB" w:rsidRDefault="000040B7" w:rsidP="000040B7">
            <w:pPr>
              <w:spacing w:after="0"/>
              <w:rPr>
                <w:b/>
              </w:rPr>
            </w:pPr>
            <w:r w:rsidRPr="00D74CBB">
              <w:rPr>
                <w:b/>
              </w:rPr>
              <w:t xml:space="preserve">Indicate if the project is in a consortium </w:t>
            </w:r>
          </w:p>
        </w:tc>
        <w:tc>
          <w:tcPr>
            <w:tcW w:w="5760" w:type="dxa"/>
            <w:tcBorders>
              <w:right w:val="single" w:sz="12" w:space="0" w:color="auto"/>
            </w:tcBorders>
            <w:shd w:val="clear" w:color="auto" w:fill="FFFFFF"/>
            <w:vAlign w:val="center"/>
          </w:tcPr>
          <w:p w14:paraId="7B9C905C" w14:textId="041651C9" w:rsidR="000040B7" w:rsidRPr="009F6283" w:rsidRDefault="000040B7" w:rsidP="000040B7">
            <w:pPr>
              <w:pStyle w:val="ListParagraph"/>
              <w:spacing w:after="0"/>
              <w:ind w:left="0"/>
              <w:rPr>
                <w:rFonts w:asciiTheme="minorHAnsi" w:hAnsiTheme="minorHAnsi"/>
                <w:b/>
                <w:color w:val="FF0000"/>
              </w:rPr>
            </w:pPr>
            <w:r>
              <w:rPr>
                <w:rFonts w:asciiTheme="minorHAnsi" w:hAnsiTheme="minorHAnsi"/>
                <w:b/>
                <w:color w:val="FF0000"/>
              </w:rPr>
              <w:t>No</w:t>
            </w:r>
          </w:p>
        </w:tc>
      </w:tr>
      <w:tr w:rsidR="000040B7" w:rsidRPr="00BC1F65" w14:paraId="7A4AC930" w14:textId="77777777" w:rsidTr="00934248">
        <w:trPr>
          <w:trHeight w:val="720"/>
        </w:trPr>
        <w:tc>
          <w:tcPr>
            <w:tcW w:w="4680" w:type="dxa"/>
            <w:tcBorders>
              <w:left w:val="single" w:sz="12" w:space="0" w:color="auto"/>
            </w:tcBorders>
            <w:shd w:val="clear" w:color="auto" w:fill="E2EFD9"/>
            <w:vAlign w:val="center"/>
          </w:tcPr>
          <w:p w14:paraId="7E9A4768" w14:textId="77777777" w:rsidR="000040B7" w:rsidRPr="00D74CBB" w:rsidRDefault="000040B7" w:rsidP="000040B7">
            <w:pPr>
              <w:spacing w:after="0"/>
              <w:rPr>
                <w:b/>
              </w:rPr>
            </w:pPr>
            <w:r w:rsidRPr="00D74CBB">
              <w:rPr>
                <w:b/>
              </w:rPr>
              <w:t xml:space="preserve">Please name the implementing partner </w:t>
            </w:r>
          </w:p>
        </w:tc>
        <w:tc>
          <w:tcPr>
            <w:tcW w:w="5760" w:type="dxa"/>
            <w:tcBorders>
              <w:right w:val="single" w:sz="12" w:space="0" w:color="auto"/>
            </w:tcBorders>
            <w:shd w:val="clear" w:color="auto" w:fill="FFFFFF"/>
            <w:vAlign w:val="center"/>
          </w:tcPr>
          <w:p w14:paraId="7FB267F3" w14:textId="67FEFFF7" w:rsidR="000040B7" w:rsidRPr="009F6283" w:rsidRDefault="000040B7" w:rsidP="000040B7">
            <w:pPr>
              <w:pStyle w:val="ListParagraph"/>
              <w:spacing w:after="0"/>
              <w:ind w:left="0"/>
              <w:rPr>
                <w:rFonts w:asciiTheme="minorHAnsi" w:hAnsiTheme="minorHAnsi"/>
                <w:b/>
                <w:color w:val="FF0000"/>
              </w:rPr>
            </w:pPr>
            <w:r>
              <w:rPr>
                <w:rFonts w:asciiTheme="minorHAnsi" w:hAnsiTheme="minorHAnsi"/>
                <w:b/>
                <w:color w:val="FF0000"/>
              </w:rPr>
              <w:t>ALIGHT</w:t>
            </w:r>
          </w:p>
        </w:tc>
      </w:tr>
      <w:tr w:rsidR="000040B7" w:rsidRPr="00BC1F65" w14:paraId="3A326783" w14:textId="77777777" w:rsidTr="00934248">
        <w:trPr>
          <w:trHeight w:val="720"/>
        </w:trPr>
        <w:tc>
          <w:tcPr>
            <w:tcW w:w="4680" w:type="dxa"/>
            <w:tcBorders>
              <w:left w:val="single" w:sz="12" w:space="0" w:color="auto"/>
            </w:tcBorders>
            <w:shd w:val="clear" w:color="auto" w:fill="E2EFD9"/>
            <w:vAlign w:val="center"/>
          </w:tcPr>
          <w:p w14:paraId="221536A4" w14:textId="77777777" w:rsidR="000040B7" w:rsidRPr="00D74CBB" w:rsidRDefault="000040B7" w:rsidP="000040B7">
            <w:pPr>
              <w:spacing w:after="0"/>
              <w:ind w:left="810" w:hanging="810"/>
              <w:rPr>
                <w:b/>
              </w:rPr>
            </w:pPr>
            <w:r w:rsidRPr="00D74CBB">
              <w:rPr>
                <w:b/>
              </w:rPr>
              <w:t xml:space="preserve">Line ministry </w:t>
            </w:r>
          </w:p>
        </w:tc>
        <w:tc>
          <w:tcPr>
            <w:tcW w:w="5760" w:type="dxa"/>
            <w:tcBorders>
              <w:right w:val="single" w:sz="12" w:space="0" w:color="auto"/>
            </w:tcBorders>
            <w:shd w:val="clear" w:color="auto" w:fill="FFFFFF"/>
            <w:vAlign w:val="center"/>
          </w:tcPr>
          <w:p w14:paraId="22DE0354" w14:textId="11405ED2" w:rsidR="000040B7" w:rsidRPr="009F6283" w:rsidRDefault="000040B7" w:rsidP="000040B7">
            <w:pPr>
              <w:pStyle w:val="ListParagraph"/>
              <w:spacing w:after="0"/>
              <w:ind w:left="0"/>
              <w:rPr>
                <w:rFonts w:asciiTheme="minorHAnsi" w:hAnsiTheme="minorHAnsi"/>
                <w:b/>
                <w:color w:val="FF0000"/>
              </w:rPr>
            </w:pPr>
            <w:r>
              <w:rPr>
                <w:rFonts w:asciiTheme="minorHAnsi" w:hAnsiTheme="minorHAnsi"/>
                <w:b/>
                <w:color w:val="FF0000"/>
              </w:rPr>
              <w:t>MoGFAHR</w:t>
            </w:r>
          </w:p>
        </w:tc>
      </w:tr>
      <w:tr w:rsidR="000040B7" w:rsidRPr="00BC1F65" w14:paraId="4D38D234" w14:textId="77777777" w:rsidTr="00934248">
        <w:trPr>
          <w:trHeight w:val="720"/>
        </w:trPr>
        <w:tc>
          <w:tcPr>
            <w:tcW w:w="4680" w:type="dxa"/>
            <w:tcBorders>
              <w:left w:val="single" w:sz="12" w:space="0" w:color="auto"/>
            </w:tcBorders>
            <w:shd w:val="clear" w:color="auto" w:fill="E2EFD9"/>
            <w:vAlign w:val="center"/>
          </w:tcPr>
          <w:p w14:paraId="3AB9D6B2" w14:textId="77777777" w:rsidR="000040B7" w:rsidRPr="00D74CBB" w:rsidRDefault="000040B7" w:rsidP="000040B7">
            <w:pPr>
              <w:spacing w:after="0"/>
              <w:ind w:left="810" w:hanging="810"/>
              <w:rPr>
                <w:b/>
              </w:rPr>
            </w:pPr>
            <w:r w:rsidRPr="00D74CBB">
              <w:rPr>
                <w:b/>
              </w:rPr>
              <w:t xml:space="preserve">Project official evaluation date     </w:t>
            </w:r>
          </w:p>
        </w:tc>
        <w:tc>
          <w:tcPr>
            <w:tcW w:w="5760" w:type="dxa"/>
            <w:tcBorders>
              <w:right w:val="single" w:sz="12" w:space="0" w:color="auto"/>
            </w:tcBorders>
            <w:shd w:val="clear" w:color="auto" w:fill="FFFFFF"/>
            <w:vAlign w:val="center"/>
          </w:tcPr>
          <w:p w14:paraId="066E36CC" w14:textId="6492B43A" w:rsidR="000040B7" w:rsidRPr="009F6283" w:rsidRDefault="000040B7" w:rsidP="000040B7">
            <w:pPr>
              <w:pStyle w:val="ListParagraph"/>
              <w:spacing w:after="0"/>
              <w:ind w:left="0"/>
              <w:rPr>
                <w:rFonts w:asciiTheme="minorHAnsi" w:hAnsiTheme="minorHAnsi"/>
                <w:b/>
                <w:color w:val="FF0000"/>
              </w:rPr>
            </w:pPr>
            <w:r>
              <w:rPr>
                <w:rFonts w:asciiTheme="minorHAnsi" w:hAnsiTheme="minorHAnsi"/>
                <w:b/>
                <w:color w:val="FF0000"/>
              </w:rPr>
              <w:t>End of project</w:t>
            </w:r>
          </w:p>
        </w:tc>
      </w:tr>
      <w:tr w:rsidR="000040B7" w:rsidRPr="00BC1F65" w14:paraId="69902E7C" w14:textId="77777777" w:rsidTr="006D4DB2">
        <w:trPr>
          <w:trHeight w:val="720"/>
        </w:trPr>
        <w:tc>
          <w:tcPr>
            <w:tcW w:w="4680" w:type="dxa"/>
            <w:tcBorders>
              <w:left w:val="single" w:sz="12" w:space="0" w:color="auto"/>
            </w:tcBorders>
            <w:shd w:val="clear" w:color="auto" w:fill="E2EFD9"/>
            <w:vAlign w:val="center"/>
          </w:tcPr>
          <w:p w14:paraId="17E4E12C" w14:textId="77777777" w:rsidR="000040B7" w:rsidRPr="00D74CBB" w:rsidRDefault="000040B7" w:rsidP="000040B7">
            <w:pPr>
              <w:pStyle w:val="ListParagraph"/>
              <w:spacing w:after="0"/>
              <w:ind w:left="0"/>
              <w:rPr>
                <w:rFonts w:asciiTheme="minorHAnsi" w:hAnsiTheme="minorHAnsi"/>
              </w:rPr>
            </w:pPr>
            <w:r w:rsidRPr="00D74CBB">
              <w:rPr>
                <w:rFonts w:asciiTheme="minorHAnsi" w:hAnsiTheme="minorHAnsi"/>
                <w:b/>
              </w:rPr>
              <w:t>Partner contribution</w:t>
            </w:r>
            <w:r w:rsidRPr="00D74CBB">
              <w:rPr>
                <w:rFonts w:asciiTheme="minorHAnsi" w:hAnsiTheme="minorHAnsi"/>
              </w:rPr>
              <w:t>:</w:t>
            </w:r>
          </w:p>
        </w:tc>
        <w:tc>
          <w:tcPr>
            <w:tcW w:w="5760" w:type="dxa"/>
            <w:tcBorders>
              <w:right w:val="single" w:sz="12" w:space="0" w:color="auto"/>
            </w:tcBorders>
            <w:shd w:val="clear" w:color="auto" w:fill="FFFFFF"/>
          </w:tcPr>
          <w:p w14:paraId="429F0503" w14:textId="20797E4F" w:rsidR="000040B7" w:rsidRPr="00BC1F65" w:rsidRDefault="000040B7" w:rsidP="000040B7">
            <w:pPr>
              <w:spacing w:after="0" w:line="240" w:lineRule="auto"/>
            </w:pPr>
            <w:r w:rsidRPr="007956FB">
              <w:t>None</w:t>
            </w:r>
          </w:p>
        </w:tc>
      </w:tr>
      <w:tr w:rsidR="000040B7" w:rsidRPr="00BC1F65" w14:paraId="296AFE10" w14:textId="77777777" w:rsidTr="006D4DB2">
        <w:trPr>
          <w:trHeight w:val="720"/>
        </w:trPr>
        <w:tc>
          <w:tcPr>
            <w:tcW w:w="4680" w:type="dxa"/>
            <w:tcBorders>
              <w:left w:val="single" w:sz="12" w:space="0" w:color="auto"/>
              <w:bottom w:val="single" w:sz="12" w:space="0" w:color="auto"/>
            </w:tcBorders>
            <w:shd w:val="clear" w:color="auto" w:fill="E2EFD9"/>
            <w:vAlign w:val="center"/>
          </w:tcPr>
          <w:p w14:paraId="5B54488D" w14:textId="4D76DB83" w:rsidR="000040B7" w:rsidRPr="00BC1F65" w:rsidRDefault="000040B7" w:rsidP="000040B7">
            <w:pPr>
              <w:pStyle w:val="ListParagraph"/>
              <w:spacing w:after="0"/>
              <w:ind w:left="0"/>
              <w:rPr>
                <w:rFonts w:asciiTheme="minorHAnsi" w:hAnsiTheme="minorHAnsi"/>
                <w:b/>
              </w:rPr>
            </w:pPr>
            <w:r w:rsidRPr="00BC1F65">
              <w:rPr>
                <w:rFonts w:asciiTheme="minorHAnsi" w:hAnsiTheme="minorHAnsi"/>
                <w:b/>
              </w:rPr>
              <w:t xml:space="preserve">Government </w:t>
            </w:r>
            <w:r>
              <w:rPr>
                <w:rFonts w:asciiTheme="minorHAnsi" w:hAnsiTheme="minorHAnsi"/>
                <w:b/>
              </w:rPr>
              <w:t>C</w:t>
            </w:r>
            <w:r w:rsidRPr="00BC1F65">
              <w:rPr>
                <w:rFonts w:asciiTheme="minorHAnsi" w:hAnsiTheme="minorHAnsi"/>
                <w:b/>
              </w:rPr>
              <w:t>ontribution:</w:t>
            </w:r>
          </w:p>
        </w:tc>
        <w:tc>
          <w:tcPr>
            <w:tcW w:w="5760" w:type="dxa"/>
            <w:tcBorders>
              <w:bottom w:val="single" w:sz="12" w:space="0" w:color="auto"/>
              <w:right w:val="single" w:sz="12" w:space="0" w:color="auto"/>
            </w:tcBorders>
            <w:shd w:val="clear" w:color="auto" w:fill="FFFFFF"/>
          </w:tcPr>
          <w:p w14:paraId="4B702C94" w14:textId="4C61EED2" w:rsidR="000040B7" w:rsidRPr="00BC1F65" w:rsidRDefault="000040B7" w:rsidP="000040B7">
            <w:pPr>
              <w:spacing w:after="0" w:line="240" w:lineRule="auto"/>
            </w:pPr>
            <w:r w:rsidRPr="007956FB">
              <w:t>None</w:t>
            </w:r>
          </w:p>
        </w:tc>
      </w:tr>
      <w:tr w:rsidR="000040B7" w:rsidRPr="00BC1F65" w14:paraId="08C736A0" w14:textId="77777777" w:rsidTr="006D4DB2">
        <w:trPr>
          <w:trHeight w:val="720"/>
        </w:trPr>
        <w:tc>
          <w:tcPr>
            <w:tcW w:w="4680" w:type="dxa"/>
            <w:tcBorders>
              <w:left w:val="single" w:sz="12" w:space="0" w:color="auto"/>
            </w:tcBorders>
            <w:shd w:val="clear" w:color="auto" w:fill="E2EFD9"/>
            <w:vAlign w:val="center"/>
          </w:tcPr>
          <w:p w14:paraId="08A16C8E" w14:textId="77777777" w:rsidR="000040B7" w:rsidRPr="00BC1F65" w:rsidRDefault="000040B7" w:rsidP="000040B7">
            <w:pPr>
              <w:pStyle w:val="ListParagraph"/>
              <w:spacing w:after="0"/>
              <w:ind w:left="0"/>
              <w:rPr>
                <w:rFonts w:asciiTheme="minorHAnsi" w:hAnsiTheme="minorHAnsi"/>
                <w:b/>
              </w:rPr>
            </w:pPr>
            <w:r w:rsidRPr="00BC1F65">
              <w:rPr>
                <w:rFonts w:asciiTheme="minorHAnsi" w:hAnsiTheme="minorHAnsi"/>
                <w:b/>
              </w:rPr>
              <w:t>Partner contact details:</w:t>
            </w:r>
            <w:r>
              <w:rPr>
                <w:rFonts w:asciiTheme="minorHAnsi" w:hAnsiTheme="minorHAnsi"/>
                <w:b/>
              </w:rPr>
              <w:t xml:space="preserve"> </w:t>
            </w:r>
          </w:p>
        </w:tc>
        <w:tc>
          <w:tcPr>
            <w:tcW w:w="5760" w:type="dxa"/>
            <w:tcBorders>
              <w:right w:val="single" w:sz="12" w:space="0" w:color="auto"/>
            </w:tcBorders>
            <w:shd w:val="clear" w:color="auto" w:fill="FFFFFF"/>
          </w:tcPr>
          <w:p w14:paraId="33CE34AA" w14:textId="643C7F51" w:rsidR="000040B7" w:rsidRPr="00BC1F65" w:rsidRDefault="000040B7" w:rsidP="000040B7">
            <w:pPr>
              <w:spacing w:after="0"/>
              <w:rPr>
                <w:lang w:eastAsia="de-DE"/>
              </w:rPr>
            </w:pPr>
            <w:r w:rsidRPr="007956FB">
              <w:t>None</w:t>
            </w:r>
          </w:p>
        </w:tc>
      </w:tr>
      <w:tr w:rsidR="000040B7" w:rsidRPr="00BC1F65" w14:paraId="79BBC6F3" w14:textId="77777777" w:rsidTr="00934248">
        <w:trPr>
          <w:trHeight w:val="720"/>
        </w:trPr>
        <w:tc>
          <w:tcPr>
            <w:tcW w:w="4680" w:type="dxa"/>
            <w:tcBorders>
              <w:left w:val="single" w:sz="12" w:space="0" w:color="auto"/>
            </w:tcBorders>
            <w:shd w:val="clear" w:color="auto" w:fill="E2EFD9"/>
            <w:vAlign w:val="center"/>
          </w:tcPr>
          <w:p w14:paraId="5D875BEF" w14:textId="69D78474" w:rsidR="000040B7" w:rsidRPr="00BC1F65" w:rsidRDefault="000040B7" w:rsidP="000040B7">
            <w:pPr>
              <w:pStyle w:val="ListParagraph"/>
              <w:spacing w:after="0"/>
              <w:ind w:left="0"/>
              <w:rPr>
                <w:rFonts w:asciiTheme="minorHAnsi" w:hAnsiTheme="minorHAnsi"/>
                <w:b/>
              </w:rPr>
            </w:pPr>
            <w:r w:rsidRPr="00BC1F65">
              <w:rPr>
                <w:rFonts w:asciiTheme="minorHAnsi" w:hAnsiTheme="minorHAnsi"/>
                <w:b/>
              </w:rPr>
              <w:lastRenderedPageBreak/>
              <w:t>Logical framework (</w:t>
            </w:r>
            <w:r>
              <w:rPr>
                <w:rFonts w:asciiTheme="minorHAnsi" w:hAnsiTheme="minorHAnsi"/>
                <w:b/>
              </w:rPr>
              <w:t>A</w:t>
            </w:r>
            <w:r w:rsidRPr="00BC1F65">
              <w:rPr>
                <w:rFonts w:asciiTheme="minorHAnsi" w:hAnsiTheme="minorHAnsi"/>
                <w:b/>
              </w:rPr>
              <w:t>ttach here)</w:t>
            </w:r>
          </w:p>
        </w:tc>
        <w:tc>
          <w:tcPr>
            <w:tcW w:w="5760" w:type="dxa"/>
            <w:tcBorders>
              <w:right w:val="single" w:sz="12" w:space="0" w:color="auto"/>
            </w:tcBorders>
            <w:shd w:val="clear" w:color="auto" w:fill="FFFFFF"/>
            <w:vAlign w:val="center"/>
          </w:tcPr>
          <w:p w14:paraId="2CDEC86D" w14:textId="77777777" w:rsidR="000040B7" w:rsidRPr="00BC1F65" w:rsidRDefault="000040B7" w:rsidP="000040B7">
            <w:pPr>
              <w:spacing w:after="0"/>
              <w:rPr>
                <w:lang w:eastAsia="de-DE"/>
              </w:rPr>
            </w:pPr>
          </w:p>
        </w:tc>
      </w:tr>
      <w:tr w:rsidR="000040B7" w:rsidRPr="00BC1F65" w14:paraId="72E8C3EB" w14:textId="77777777" w:rsidTr="00934248">
        <w:trPr>
          <w:trHeight w:val="720"/>
        </w:trPr>
        <w:tc>
          <w:tcPr>
            <w:tcW w:w="4680" w:type="dxa"/>
            <w:tcBorders>
              <w:left w:val="single" w:sz="12" w:space="0" w:color="auto"/>
            </w:tcBorders>
            <w:shd w:val="clear" w:color="auto" w:fill="E2EFD9"/>
            <w:vAlign w:val="center"/>
          </w:tcPr>
          <w:p w14:paraId="78AF80ED" w14:textId="77777777" w:rsidR="000040B7" w:rsidRDefault="000040B7" w:rsidP="000040B7">
            <w:pPr>
              <w:pStyle w:val="ListParagraph"/>
              <w:spacing w:after="0"/>
              <w:ind w:left="0"/>
              <w:rPr>
                <w:rFonts w:asciiTheme="minorHAnsi" w:hAnsiTheme="minorHAnsi"/>
                <w:b/>
              </w:rPr>
            </w:pPr>
            <w:r>
              <w:rPr>
                <w:rFonts w:asciiTheme="minorHAnsi" w:hAnsiTheme="minorHAnsi"/>
                <w:b/>
              </w:rPr>
              <w:t>Project Proposal Document (insert here)</w:t>
            </w:r>
          </w:p>
          <w:p w14:paraId="33CC51D0" w14:textId="2D521E7C" w:rsidR="000040B7" w:rsidRPr="00BC1F65" w:rsidRDefault="000040B7" w:rsidP="000040B7">
            <w:pPr>
              <w:pStyle w:val="ListParagraph"/>
              <w:spacing w:after="0"/>
              <w:ind w:left="0"/>
              <w:rPr>
                <w:rFonts w:asciiTheme="minorHAnsi" w:hAnsiTheme="minorHAnsi"/>
                <w:b/>
              </w:rPr>
            </w:pPr>
          </w:p>
        </w:tc>
        <w:tc>
          <w:tcPr>
            <w:tcW w:w="5760" w:type="dxa"/>
            <w:tcBorders>
              <w:right w:val="single" w:sz="12" w:space="0" w:color="auto"/>
            </w:tcBorders>
            <w:shd w:val="clear" w:color="auto" w:fill="FFFFFF"/>
            <w:vAlign w:val="center"/>
          </w:tcPr>
          <w:p w14:paraId="406B6404" w14:textId="77777777" w:rsidR="000040B7" w:rsidRPr="00BC1F65" w:rsidRDefault="000040B7" w:rsidP="000040B7">
            <w:pPr>
              <w:spacing w:after="0"/>
              <w:rPr>
                <w:lang w:eastAsia="de-DE"/>
              </w:rPr>
            </w:pPr>
          </w:p>
        </w:tc>
      </w:tr>
      <w:tr w:rsidR="000040B7" w:rsidRPr="00BC1F65" w14:paraId="26B096F4" w14:textId="77777777" w:rsidTr="00934248">
        <w:trPr>
          <w:trHeight w:val="720"/>
        </w:trPr>
        <w:tc>
          <w:tcPr>
            <w:tcW w:w="4680" w:type="dxa"/>
            <w:tcBorders>
              <w:left w:val="single" w:sz="12" w:space="0" w:color="auto"/>
            </w:tcBorders>
            <w:shd w:val="clear" w:color="auto" w:fill="E2EFD9"/>
            <w:vAlign w:val="center"/>
          </w:tcPr>
          <w:p w14:paraId="0A6FD5E6" w14:textId="039261A5" w:rsidR="000040B7" w:rsidRPr="00BC1F65" w:rsidRDefault="000040B7" w:rsidP="000040B7">
            <w:pPr>
              <w:pStyle w:val="ListParagraph"/>
              <w:spacing w:after="0"/>
              <w:ind w:left="0"/>
              <w:rPr>
                <w:rFonts w:asciiTheme="minorHAnsi" w:hAnsiTheme="minorHAnsi"/>
                <w:b/>
              </w:rPr>
            </w:pPr>
            <w:r w:rsidRPr="00BC1F65">
              <w:rPr>
                <w:rFonts w:asciiTheme="minorHAnsi" w:hAnsiTheme="minorHAnsi"/>
                <w:b/>
              </w:rPr>
              <w:t>Remarks</w:t>
            </w:r>
          </w:p>
        </w:tc>
        <w:tc>
          <w:tcPr>
            <w:tcW w:w="5760" w:type="dxa"/>
            <w:tcBorders>
              <w:right w:val="single" w:sz="12" w:space="0" w:color="auto"/>
            </w:tcBorders>
            <w:shd w:val="clear" w:color="auto" w:fill="FFFFFF"/>
            <w:vAlign w:val="center"/>
          </w:tcPr>
          <w:p w14:paraId="7F6D7F10" w14:textId="39C45DFF" w:rsidR="000040B7" w:rsidRPr="00BC1F65" w:rsidRDefault="000040B7" w:rsidP="000040B7">
            <w:pPr>
              <w:spacing w:after="0"/>
              <w:rPr>
                <w:lang w:eastAsia="de-DE"/>
              </w:rPr>
            </w:pPr>
            <w:r>
              <w:rPr>
                <w:lang w:eastAsia="de-DE"/>
              </w:rPr>
              <w:t xml:space="preserve">The Project implementation is on Truck </w:t>
            </w:r>
          </w:p>
        </w:tc>
      </w:tr>
    </w:tbl>
    <w:p w14:paraId="34CF228B" w14:textId="77777777" w:rsidR="00585F54" w:rsidRDefault="00585F54" w:rsidP="00F25E5D">
      <w:pPr>
        <w:spacing w:after="160" w:line="259" w:lineRule="auto"/>
        <w:rPr>
          <w:b/>
          <w:i/>
          <w:iCs/>
          <w:sz w:val="20"/>
          <w:szCs w:val="20"/>
        </w:rPr>
      </w:pPr>
    </w:p>
    <w:p w14:paraId="3227BE1C" w14:textId="1F67CBDE" w:rsidR="0080137C" w:rsidRPr="00F25E5D" w:rsidRDefault="00316934" w:rsidP="00F25E5D">
      <w:pPr>
        <w:spacing w:after="160" w:line="259" w:lineRule="auto"/>
        <w:rPr>
          <w:b/>
          <w:i/>
          <w:iCs/>
          <w:sz w:val="20"/>
          <w:szCs w:val="20"/>
          <w:u w:val="single"/>
        </w:rPr>
      </w:pPr>
      <w:r w:rsidRPr="00585F54">
        <w:rPr>
          <w:b/>
          <w:i/>
          <w:iCs/>
          <w:sz w:val="24"/>
          <w:szCs w:val="24"/>
        </w:rPr>
        <w:t>NOTE:</w:t>
      </w:r>
      <w:r w:rsidRPr="00316934">
        <w:rPr>
          <w:b/>
          <w:i/>
          <w:iCs/>
          <w:sz w:val="20"/>
          <w:szCs w:val="20"/>
        </w:rPr>
        <w:t xml:space="preserve"> </w:t>
      </w:r>
      <w:r w:rsidRPr="00316934">
        <w:rPr>
          <w:i/>
          <w:iCs/>
          <w:sz w:val="20"/>
          <w:szCs w:val="20"/>
        </w:rPr>
        <w:t xml:space="preserve">In Jubbaland State of Somalia, there are different implementing partners operating in various locations. The ministry of planning and international cooperation coordinates and oversees all developmental projects and humanitarian programs for effectiveness, efficiency and accountability. Therefore, the partners are </w:t>
      </w:r>
      <w:r w:rsidR="00225DFC">
        <w:rPr>
          <w:i/>
          <w:iCs/>
          <w:sz w:val="20"/>
          <w:szCs w:val="20"/>
        </w:rPr>
        <w:t>informed</w:t>
      </w:r>
      <w:r w:rsidRPr="00316934">
        <w:rPr>
          <w:i/>
          <w:iCs/>
          <w:sz w:val="20"/>
          <w:szCs w:val="20"/>
        </w:rPr>
        <w:t xml:space="preserve"> to get </w:t>
      </w:r>
      <w:r w:rsidRPr="0077085D">
        <w:rPr>
          <w:b/>
          <w:bCs/>
          <w:i/>
          <w:iCs/>
          <w:sz w:val="20"/>
          <w:szCs w:val="20"/>
        </w:rPr>
        <w:t>project approval</w:t>
      </w:r>
      <w:r w:rsidRPr="00316934">
        <w:rPr>
          <w:i/>
          <w:iCs/>
          <w:sz w:val="20"/>
          <w:szCs w:val="20"/>
        </w:rPr>
        <w:t xml:space="preserve"> from MOPIC before engaging the line ministries for project implementation.</w:t>
      </w:r>
    </w:p>
    <w:sectPr w:rsidR="0080137C" w:rsidRPr="00F25E5D" w:rsidSect="003561C4">
      <w:headerReference w:type="even" r:id="rId9"/>
      <w:headerReference w:type="default" r:id="rId10"/>
      <w:footerReference w:type="default" r:id="rId11"/>
      <w:headerReference w:type="first" r:id="rId12"/>
      <w:type w:val="continuous"/>
      <w:pgSz w:w="12240" w:h="15840"/>
      <w:pgMar w:top="1623" w:right="758" w:bottom="0" w:left="1134" w:header="720" w:footer="11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972B0E" w14:textId="77777777" w:rsidR="00B5473D" w:rsidRDefault="00B5473D" w:rsidP="00626EBC">
      <w:pPr>
        <w:spacing w:after="0" w:line="240" w:lineRule="auto"/>
      </w:pPr>
      <w:r>
        <w:separator/>
      </w:r>
    </w:p>
  </w:endnote>
  <w:endnote w:type="continuationSeparator" w:id="0">
    <w:p w14:paraId="203E8B86" w14:textId="77777777" w:rsidR="00B5473D" w:rsidRDefault="00B5473D" w:rsidP="00626E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BAAEB6" w14:textId="6ACA34B2" w:rsidR="0019628C" w:rsidRDefault="0019628C" w:rsidP="00F7048A">
    <w:pPr>
      <w:pStyle w:val="Footer"/>
      <w:pBdr>
        <w:top w:val="thinThickSmallGap" w:sz="24" w:space="3" w:color="622423" w:themeColor="accent2" w:themeShade="7F"/>
      </w:pBdr>
      <w:rPr>
        <w:rFonts w:asciiTheme="majorHAnsi" w:hAnsiTheme="majorHAnsi"/>
      </w:rPr>
    </w:pPr>
    <w:r>
      <w:rPr>
        <w:rFonts w:asciiTheme="majorHAnsi" w:hAnsiTheme="majorHAnsi"/>
      </w:rPr>
      <w:t>Kismayo, Jubaland, Somalia</w:t>
    </w:r>
    <w:r>
      <w:rPr>
        <w:rFonts w:asciiTheme="majorHAnsi" w:hAnsiTheme="majorHAnsi"/>
      </w:rPr>
      <w:br/>
      <w:t xml:space="preserve">                                                        Email: </w:t>
    </w:r>
    <w:hyperlink r:id="rId1" w:history="1">
      <w:r w:rsidRPr="00723109">
        <w:rPr>
          <w:rStyle w:val="Hyperlink"/>
          <w:rFonts w:asciiTheme="majorHAnsi" w:hAnsiTheme="majorHAnsi"/>
        </w:rPr>
        <w:t>dg-mopic@jubalandstate.so</w:t>
      </w:r>
    </w:hyperlink>
    <w:r>
      <w:rPr>
        <w:rFonts w:asciiTheme="majorHAnsi" w:hAnsiTheme="majorHAnsi"/>
      </w:rPr>
      <w:br/>
      <w:t xml:space="preserve"> </w:t>
    </w:r>
  </w:p>
  <w:p w14:paraId="5FCD4A0A" w14:textId="77777777" w:rsidR="0019628C" w:rsidRPr="00132C13" w:rsidRDefault="0019628C">
    <w:pPr>
      <w:pStyle w:val="Footer"/>
      <w:rPr>
        <w:color w:val="7030A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D1D218" w14:textId="77777777" w:rsidR="00B5473D" w:rsidRDefault="00B5473D" w:rsidP="00626EBC">
      <w:pPr>
        <w:spacing w:after="0" w:line="240" w:lineRule="auto"/>
      </w:pPr>
      <w:r>
        <w:separator/>
      </w:r>
    </w:p>
  </w:footnote>
  <w:footnote w:type="continuationSeparator" w:id="0">
    <w:p w14:paraId="6BC1AECC" w14:textId="77777777" w:rsidR="00B5473D" w:rsidRDefault="00B5473D" w:rsidP="00626EB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BB9F92" w14:textId="77777777" w:rsidR="0019628C" w:rsidRDefault="00000000">
    <w:pPr>
      <w:pStyle w:val="Header"/>
    </w:pPr>
    <w:r>
      <w:rPr>
        <w:noProof/>
      </w:rPr>
      <w:pict w14:anchorId="0396E6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7189712" o:spid="_x0000_s1030" type="#_x0000_t75" style="position:absolute;margin-left:0;margin-top:0;width:517.35pt;height:419.55pt;z-index:-251656192;mso-position-horizontal:center;mso-position-horizontal-relative:margin;mso-position-vertical:center;mso-position-vertical-relative:margin" o:allowincell="f">
          <v:imagedata r:id="rId1" o:title="Logo"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7C5711" w14:textId="77777777" w:rsidR="0019628C" w:rsidRDefault="0019628C" w:rsidP="00715C17">
    <w:pPr>
      <w:pStyle w:val="Header"/>
      <w:pBdr>
        <w:bottom w:val="thickThinSmallGap" w:sz="24" w:space="27" w:color="622423"/>
      </w:pBdr>
      <w:rPr>
        <w:rFonts w:ascii="Cambria" w:eastAsia="Times New Roman" w:hAnsi="Cambria" w:cs="Times New Roman"/>
        <w:sz w:val="32"/>
        <w:szCs w:val="32"/>
      </w:rPr>
    </w:pPr>
    <w:r>
      <w:rPr>
        <w:rFonts w:ascii="Cambria" w:eastAsia="Times New Roman" w:hAnsi="Cambria" w:cs="Times New Roman"/>
        <w:noProof/>
        <w:sz w:val="32"/>
        <w:szCs w:val="32"/>
      </w:rPr>
      <mc:AlternateContent>
        <mc:Choice Requires="wps">
          <w:drawing>
            <wp:anchor distT="0" distB="0" distL="114300" distR="114300" simplePos="0" relativeHeight="251675136" behindDoc="0" locked="0" layoutInCell="1" allowOverlap="1" wp14:anchorId="4F1D249D" wp14:editId="2C126EBB">
              <wp:simplePos x="0" y="0"/>
              <wp:positionH relativeFrom="column">
                <wp:posOffset>-310515</wp:posOffset>
              </wp:positionH>
              <wp:positionV relativeFrom="paragraph">
                <wp:posOffset>-200025</wp:posOffset>
              </wp:positionV>
              <wp:extent cx="2724150" cy="857250"/>
              <wp:effectExtent l="0" t="0" r="0" b="0"/>
              <wp:wrapNone/>
              <wp:docPr id="4" name="WordArt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2724150" cy="857250"/>
                      </a:xfrm>
                      <a:prstGeom prst="rect">
                        <a:avLst/>
                      </a:prstGeom>
                      <a:extLst>
                        <a:ext uri="{AF507438-7753-43E0-B8FC-AC1667EBCBE1}">
                          <a14:hiddenEffects xmlns:a14="http://schemas.microsoft.com/office/drawing/2010/main">
                            <a:effectLst/>
                          </a14:hiddenEffects>
                        </a:ext>
                      </a:extLst>
                    </wps:spPr>
                    <wps:txbx>
                      <w:txbxContent>
                        <w:p w14:paraId="39BEE725" w14:textId="77777777" w:rsidR="0019628C" w:rsidRPr="008146D4" w:rsidRDefault="0019628C" w:rsidP="00E84D86">
                          <w:pPr>
                            <w:pStyle w:val="NormalWeb"/>
                            <w:spacing w:before="0" w:beforeAutospacing="0" w:after="0" w:afterAutospacing="0"/>
                            <w:jc w:val="center"/>
                            <w:rPr>
                              <w:sz w:val="22"/>
                            </w:rPr>
                          </w:pPr>
                          <w:r w:rsidRPr="008146D4">
                            <w:rPr>
                              <w:color w:val="000000"/>
                              <w:sz w:val="22"/>
                            </w:rPr>
                            <w:t xml:space="preserve">DOWLAD GOBOLEEDKA JUBALAND </w:t>
                          </w:r>
                        </w:p>
                        <w:p w14:paraId="6BB63814" w14:textId="77777777" w:rsidR="0019628C" w:rsidRPr="008146D4" w:rsidRDefault="0019628C" w:rsidP="00E84D86">
                          <w:pPr>
                            <w:pStyle w:val="NormalWeb"/>
                            <w:spacing w:before="0" w:beforeAutospacing="0" w:after="0" w:afterAutospacing="0"/>
                            <w:jc w:val="center"/>
                            <w:rPr>
                              <w:sz w:val="22"/>
                            </w:rPr>
                          </w:pPr>
                          <w:r w:rsidRPr="008146D4">
                            <w:rPr>
                              <w:color w:val="000000"/>
                              <w:sz w:val="22"/>
                            </w:rPr>
                            <w:t>EE SOOMAALIYA</w:t>
                          </w:r>
                        </w:p>
                        <w:p w14:paraId="4892359A" w14:textId="77777777" w:rsidR="0019628C" w:rsidRPr="008146D4" w:rsidRDefault="0019628C" w:rsidP="00E84D86">
                          <w:pPr>
                            <w:pStyle w:val="NormalWeb"/>
                            <w:spacing w:before="0" w:beforeAutospacing="0" w:after="0" w:afterAutospacing="0"/>
                            <w:jc w:val="center"/>
                            <w:rPr>
                              <w:sz w:val="22"/>
                            </w:rPr>
                          </w:pPr>
                          <w:r w:rsidRPr="008146D4">
                            <w:rPr>
                              <w:color w:val="000000"/>
                              <w:sz w:val="22"/>
                            </w:rPr>
                            <w:t xml:space="preserve">WASAARADA QORSHEYNTA </w:t>
                          </w:r>
                        </w:p>
                        <w:p w14:paraId="2C1F22CC" w14:textId="77777777" w:rsidR="0019628C" w:rsidRPr="008146D4" w:rsidRDefault="0019628C" w:rsidP="00E84D86">
                          <w:pPr>
                            <w:pStyle w:val="NormalWeb"/>
                            <w:spacing w:before="0" w:beforeAutospacing="0" w:after="0" w:afterAutospacing="0"/>
                            <w:jc w:val="center"/>
                            <w:rPr>
                              <w:sz w:val="22"/>
                            </w:rPr>
                          </w:pPr>
                          <w:r w:rsidRPr="008146D4">
                            <w:rPr>
                              <w:color w:val="000000"/>
                              <w:sz w:val="22"/>
                            </w:rPr>
                            <w:t>&amp; IS-KAASHIGA CAALAMIGA</w:t>
                          </w:r>
                        </w:p>
                        <w:p w14:paraId="4186BB62" w14:textId="5A1679D4" w:rsidR="0019628C" w:rsidRPr="008146D4" w:rsidRDefault="0019628C" w:rsidP="00E84D86">
                          <w:pPr>
                            <w:pStyle w:val="NormalWeb"/>
                            <w:spacing w:before="0" w:beforeAutospacing="0" w:after="0" w:afterAutospacing="0"/>
                            <w:jc w:val="center"/>
                            <w:rPr>
                              <w:sz w:val="22"/>
                            </w:rPr>
                          </w:pPr>
                          <w:r w:rsidRPr="008146D4">
                            <w:rPr>
                              <w:color w:val="000000"/>
                              <w:sz w:val="22"/>
                            </w:rPr>
                            <w:t>.</w:t>
                          </w: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w:pict>
            <v:shapetype w14:anchorId="4F1D249D" id="_x0000_t202" coordsize="21600,21600" o:spt="202" path="m,l,21600r21600,l21600,xe">
              <v:stroke joinstyle="miter"/>
              <v:path gradientshapeok="t" o:connecttype="rect"/>
            </v:shapetype>
            <v:shape id="WordArt 17" o:spid="_x0000_s1026" type="#_x0000_t202" style="position:absolute;margin-left:-24.45pt;margin-top:-15.75pt;width:214.5pt;height:67.5pt;z-index:251675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" filled="f" stroked="f">
              <o:lock v:ext="edit" shapetype="t"/>
              <v:textbox>
                <w:txbxContent>
                  <w:p w14:paraId="39BEE725" w14:textId="77777777" w:rsidR="00E84D86" w:rsidRPr="008146D4" w:rsidRDefault="00E84D86" w:rsidP="00E84D86">
                    <w:pPr>
                      <w:pStyle w:val="NormalWeb"/>
                      <w:spacing w:before="0" w:beforeAutospacing="0" w:after="0" w:afterAutospacing="0"/>
                      <w:jc w:val="center"/>
                      <w:rPr>
                        <w:sz w:val="22"/>
                      </w:rPr>
                    </w:pPr>
                    <w:r w:rsidRPr="008146D4">
                      <w:rPr>
                        <w:color w:val="000000"/>
                        <w:sz w:val="22"/>
                      </w:rPr>
                      <w:t xml:space="preserve">DOWLAD GOBOLEEDKA JUBALAND </w:t>
                    </w:r>
                  </w:p>
                  <w:p w14:paraId="6BB63814" w14:textId="77777777" w:rsidR="00E84D86" w:rsidRPr="008146D4" w:rsidRDefault="00E84D86" w:rsidP="00E84D86">
                    <w:pPr>
                      <w:pStyle w:val="NormalWeb"/>
                      <w:spacing w:before="0" w:beforeAutospacing="0" w:after="0" w:afterAutospacing="0"/>
                      <w:jc w:val="center"/>
                      <w:rPr>
                        <w:sz w:val="22"/>
                      </w:rPr>
                    </w:pPr>
                    <w:r w:rsidRPr="008146D4">
                      <w:rPr>
                        <w:color w:val="000000"/>
                        <w:sz w:val="22"/>
                      </w:rPr>
                      <w:t>EE SOOMAALIYA</w:t>
                    </w:r>
                  </w:p>
                  <w:p w14:paraId="4892359A" w14:textId="77777777" w:rsidR="00E84D86" w:rsidRPr="008146D4" w:rsidRDefault="00E84D86" w:rsidP="00E84D86">
                    <w:pPr>
                      <w:pStyle w:val="NormalWeb"/>
                      <w:spacing w:before="0" w:beforeAutospacing="0" w:after="0" w:afterAutospacing="0"/>
                      <w:jc w:val="center"/>
                      <w:rPr>
                        <w:sz w:val="22"/>
                      </w:rPr>
                    </w:pPr>
                    <w:r w:rsidRPr="008146D4">
                      <w:rPr>
                        <w:color w:val="000000"/>
                        <w:sz w:val="22"/>
                      </w:rPr>
                      <w:t xml:space="preserve">WASAARADA QORSHEYNTA </w:t>
                    </w:r>
                  </w:p>
                  <w:p w14:paraId="2C1F22CC" w14:textId="77777777" w:rsidR="00E84D86" w:rsidRPr="008146D4" w:rsidRDefault="00E84D86" w:rsidP="00E84D86">
                    <w:pPr>
                      <w:pStyle w:val="NormalWeb"/>
                      <w:spacing w:before="0" w:beforeAutospacing="0" w:after="0" w:afterAutospacing="0"/>
                      <w:jc w:val="center"/>
                      <w:rPr>
                        <w:sz w:val="22"/>
                      </w:rPr>
                    </w:pPr>
                    <w:r w:rsidRPr="008146D4">
                      <w:rPr>
                        <w:color w:val="000000"/>
                        <w:sz w:val="22"/>
                      </w:rPr>
                      <w:t>&amp; IS-KAASHIGA CAALAMIGA</w:t>
                    </w:r>
                  </w:p>
                  <w:p w14:paraId="4186BB62" w14:textId="5A1679D4" w:rsidR="00E84D86" w:rsidRPr="008146D4" w:rsidRDefault="00E84D86" w:rsidP="00E84D86">
                    <w:pPr>
                      <w:pStyle w:val="NormalWeb"/>
                      <w:spacing w:before="0" w:beforeAutospacing="0" w:after="0" w:afterAutospacing="0"/>
                      <w:jc w:val="center"/>
                      <w:rPr>
                        <w:sz w:val="22"/>
                      </w:rPr>
                    </w:pPr>
                    <w:r w:rsidRPr="008146D4">
                      <w:rPr>
                        <w:color w:val="000000"/>
                        <w:sz w:val="22"/>
                      </w:rPr>
                      <w:t>.</w:t>
                    </w:r>
                  </w:p>
                </w:txbxContent>
              </v:textbox>
            </v:shape>
          </w:pict>
        </mc:Fallback>
      </mc:AlternateContent>
    </w:r>
    <w:r>
      <w:rPr>
        <w:rFonts w:ascii="Cambria" w:eastAsia="Times New Roman" w:hAnsi="Cambria" w:cs="Times New Roman"/>
        <w:noProof/>
        <w:sz w:val="32"/>
        <w:szCs w:val="32"/>
      </w:rPr>
      <mc:AlternateContent>
        <mc:Choice Requires="wps">
          <w:drawing>
            <wp:anchor distT="0" distB="0" distL="114300" distR="114300" simplePos="0" relativeHeight="251668992" behindDoc="0" locked="0" layoutInCell="1" allowOverlap="1" wp14:anchorId="5A2ED1A6" wp14:editId="512DC5B7">
              <wp:simplePos x="0" y="0"/>
              <wp:positionH relativeFrom="column">
                <wp:posOffset>4438015</wp:posOffset>
              </wp:positionH>
              <wp:positionV relativeFrom="paragraph">
                <wp:posOffset>-120015</wp:posOffset>
              </wp:positionV>
              <wp:extent cx="2014220" cy="617220"/>
              <wp:effectExtent l="0" t="0" r="0" b="0"/>
              <wp:wrapNone/>
              <wp:docPr id="5" name="WordArt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2014220" cy="617220"/>
                      </a:xfrm>
                      <a:prstGeom prst="rect">
                        <a:avLst/>
                      </a:prstGeom>
                      <a:extLst>
                        <a:ext uri="{AF507438-7753-43E0-B8FC-AC1667EBCBE1}">
                          <a14:hiddenEffects xmlns:a14="http://schemas.microsoft.com/office/drawing/2010/main">
                            <a:effectLst/>
                          </a14:hiddenEffects>
                        </a:ext>
                      </a:extLst>
                    </wps:spPr>
                    <wps:txbx>
                      <w:txbxContent>
                        <w:p w14:paraId="7B4F0D14" w14:textId="77777777" w:rsidR="0019628C" w:rsidRPr="008146D4" w:rsidRDefault="0019628C" w:rsidP="00E84D86">
                          <w:pPr>
                            <w:pStyle w:val="NormalWeb"/>
                            <w:bidi/>
                            <w:spacing w:before="0" w:beforeAutospacing="0" w:after="0" w:afterAutospacing="0"/>
                            <w:jc w:val="center"/>
                            <w:rPr>
                              <w:sz w:val="22"/>
                            </w:rPr>
                          </w:pPr>
                          <w:r w:rsidRPr="008146D4">
                            <w:rPr>
                              <w:rFonts w:ascii="Arial" w:hAnsi="Arial" w:cs="Arial"/>
                              <w:color w:val="000000"/>
                              <w:sz w:val="22"/>
                              <w:rtl/>
                              <w:lang w:bidi="ar-AE"/>
                            </w:rPr>
                            <w:t>دولة إقليم جوبالاند الصومالية</w:t>
                          </w:r>
                        </w:p>
                        <w:p w14:paraId="22B5C4C2" w14:textId="77777777" w:rsidR="0019628C" w:rsidRPr="008146D4" w:rsidRDefault="0019628C" w:rsidP="00E84D86">
                          <w:pPr>
                            <w:pStyle w:val="NormalWeb"/>
                            <w:bidi/>
                            <w:spacing w:before="0" w:beforeAutospacing="0" w:after="0" w:afterAutospacing="0"/>
                            <w:jc w:val="center"/>
                            <w:rPr>
                              <w:sz w:val="22"/>
                            </w:rPr>
                          </w:pPr>
                          <w:r w:rsidRPr="008146D4">
                            <w:rPr>
                              <w:rFonts w:ascii="Arial" w:hAnsi="Arial" w:cs="Arial"/>
                              <w:color w:val="000000"/>
                              <w:sz w:val="22"/>
                              <w:rtl/>
                              <w:lang w:bidi="ar-AE"/>
                            </w:rPr>
                            <w:t>وزارة التخطيط والتعاون الدولي</w:t>
                          </w:r>
                        </w:p>
                        <w:p w14:paraId="324A1022" w14:textId="77777777" w:rsidR="0019628C" w:rsidRDefault="0019628C" w:rsidP="00E84D86">
                          <w:pPr>
                            <w:pStyle w:val="NormalWeb"/>
                            <w:bidi/>
                            <w:spacing w:before="0" w:beforeAutospacing="0" w:after="0" w:afterAutospacing="0"/>
                            <w:jc w:val="center"/>
                          </w:pP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5A2ED1A6" id="WordArt 18" o:spid="_x0000_s1027" type="#_x0000_t202" style="position:absolute;margin-left:349.45pt;margin-top:-9.45pt;width:158.6pt;height:48.6pt;z-index:25166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" filled="f" stroked="f">
              <o:lock v:ext="edit" shapetype="t"/>
              <v:textbox style="mso-fit-shape-to-text:t">
                <w:txbxContent>
                  <w:p w14:paraId="7B4F0D14" w14:textId="77777777" w:rsidR="00E84D86" w:rsidRPr="008146D4" w:rsidRDefault="00E84D86" w:rsidP="00E84D86">
                    <w:pPr>
                      <w:pStyle w:val="NormalWeb"/>
                      <w:bidi/>
                      <w:spacing w:before="0" w:beforeAutospacing="0" w:after="0" w:afterAutospacing="0"/>
                      <w:jc w:val="center"/>
                      <w:rPr>
                        <w:sz w:val="22"/>
                      </w:rPr>
                    </w:pPr>
                    <w:r w:rsidRPr="008146D4">
                      <w:rPr>
                        <w:rFonts w:ascii="Arial" w:hAnsi="Arial" w:cs="Arial"/>
                        <w:color w:val="000000"/>
                        <w:sz w:val="22"/>
                        <w:rtl/>
                        <w:lang w:bidi="ar-AE"/>
                      </w:rPr>
                      <w:t>دولة إقليم جوبالاند الصومالية</w:t>
                    </w:r>
                  </w:p>
                  <w:p w14:paraId="22B5C4C2" w14:textId="77777777" w:rsidR="00E84D86" w:rsidRPr="008146D4" w:rsidRDefault="00E84D86" w:rsidP="00E84D86">
                    <w:pPr>
                      <w:pStyle w:val="NormalWeb"/>
                      <w:bidi/>
                      <w:spacing w:before="0" w:beforeAutospacing="0" w:after="0" w:afterAutospacing="0"/>
                      <w:jc w:val="center"/>
                      <w:rPr>
                        <w:sz w:val="22"/>
                      </w:rPr>
                    </w:pPr>
                    <w:r w:rsidRPr="008146D4">
                      <w:rPr>
                        <w:rFonts w:ascii="Arial" w:hAnsi="Arial" w:cs="Arial"/>
                        <w:color w:val="000000"/>
                        <w:sz w:val="22"/>
                        <w:rtl/>
                        <w:lang w:bidi="ar-AE"/>
                      </w:rPr>
                      <w:t>وزارة التخطيط والتعاون الدولي</w:t>
                    </w:r>
                  </w:p>
                  <w:p w14:paraId="324A1022" w14:textId="77777777" w:rsidR="00E84D86" w:rsidRDefault="00E84D86" w:rsidP="00E84D86">
                    <w:pPr>
                      <w:pStyle w:val="NormalWeb"/>
                      <w:bidi/>
                      <w:spacing w:before="0" w:beforeAutospacing="0" w:after="0" w:afterAutospacing="0"/>
                      <w:jc w:val="center"/>
                    </w:pPr>
                  </w:p>
                </w:txbxContent>
              </v:textbox>
            </v:shape>
          </w:pict>
        </mc:Fallback>
      </mc:AlternateContent>
    </w:r>
    <w:r>
      <w:rPr>
        <w:rFonts w:ascii="Cambria" w:eastAsia="Times New Roman" w:hAnsi="Cambria" w:cs="Times New Roman"/>
        <w:noProof/>
        <w:sz w:val="32"/>
        <w:szCs w:val="32"/>
      </w:rPr>
      <w:drawing>
        <wp:anchor distT="0" distB="0" distL="114300" distR="114300" simplePos="0" relativeHeight="251674112" behindDoc="0" locked="0" layoutInCell="1" allowOverlap="1" wp14:anchorId="6406D359" wp14:editId="74E6DD50">
          <wp:simplePos x="0" y="0"/>
          <wp:positionH relativeFrom="column">
            <wp:posOffset>2730500</wp:posOffset>
          </wp:positionH>
          <wp:positionV relativeFrom="paragraph">
            <wp:posOffset>-466725</wp:posOffset>
          </wp:positionV>
          <wp:extent cx="1221740" cy="882650"/>
          <wp:effectExtent l="0" t="0" r="0" b="0"/>
          <wp:wrapNone/>
          <wp:docPr id="1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21740" cy="882650"/>
                  </a:xfrm>
                  <a:prstGeom prst="rect">
                    <a:avLst/>
                  </a:prstGeom>
                  <a:noFill/>
                </pic:spPr>
              </pic:pic>
            </a:graphicData>
          </a:graphic>
        </wp:anchor>
      </w:drawing>
    </w:r>
  </w:p>
  <w:p w14:paraId="6525104C" w14:textId="0F60A97F" w:rsidR="0019628C" w:rsidRPr="0036066A" w:rsidRDefault="00000000" w:rsidP="00BF42B7">
    <w:pPr>
      <w:pStyle w:val="Header"/>
      <w:pBdr>
        <w:bottom w:val="thickThinSmallGap" w:sz="24" w:space="27" w:color="622423"/>
      </w:pBdr>
      <w:tabs>
        <w:tab w:val="clear" w:pos="4513"/>
        <w:tab w:val="clear" w:pos="9026"/>
        <w:tab w:val="left" w:pos="7875"/>
      </w:tabs>
      <w:rPr>
        <w:rFonts w:ascii="Cambria" w:eastAsia="Times New Roman" w:hAnsi="Cambria" w:cs="Times New Roman"/>
        <w:sz w:val="72"/>
        <w:szCs w:val="72"/>
      </w:rPr>
    </w:pPr>
    <w:r>
      <w:rPr>
        <w:rFonts w:ascii="Cambria" w:eastAsia="Times New Roman" w:hAnsi="Cambria" w:cs="Times New Roman"/>
        <w:noProof/>
        <w:sz w:val="32"/>
        <w:szCs w:val="32"/>
      </w:rPr>
      <w:pict w14:anchorId="57C53A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1" type="#_x0000_t75" style="position:absolute;margin-left:-15.75pt;margin-top:137.5pt;width:549.3pt;height:419.55pt;z-index:-251641857;mso-position-horizontal-relative:margin;mso-position-vertical-relative:margin" o:allowincell="f">
          <v:imagedata r:id="rId2" o:title="Logo" gain="19661f" blacklevel="22938f"/>
          <w10:wrap anchorx="margin" anchory="margin"/>
        </v:shape>
      </w:pict>
    </w:r>
    <w:r>
      <w:rPr>
        <w:rFonts w:ascii="Cambria" w:eastAsia="Times New Roman" w:hAnsi="Cambria" w:cs="Times New Roman"/>
        <w:noProof/>
        <w:sz w:val="32"/>
        <w:szCs w:val="32"/>
      </w:rPr>
      <w:pict w14:anchorId="57C53A0D">
        <v:shape id="WordPictureWatermark7189713" o:spid="_x0000_s1027" type="#_x0000_t75" style="position:absolute;margin-left:-13.5pt;margin-top:97pt;width:517.35pt;height:419.55pt;z-index:-251655168;mso-position-horizontal-relative:margin;mso-position-vertical-relative:margin" o:allowincell="f">
          <v:imagedata r:id="rId2" o:title="Logo" gain="19661f" blacklevel="22938f"/>
          <w10:wrap anchorx="margin" anchory="margin"/>
        </v:shape>
      </w:pict>
    </w:r>
    <w:r w:rsidR="0019628C">
      <w:rPr>
        <w:rFonts w:ascii="Cambria" w:eastAsia="Times New Roman" w:hAnsi="Cambria" w:cs="Times New Roman"/>
        <w:noProof/>
        <w:sz w:val="32"/>
        <w:szCs w:val="32"/>
      </w:rPr>
      <mc:AlternateContent>
        <mc:Choice Requires="wps">
          <w:drawing>
            <wp:anchor distT="0" distB="0" distL="114300" distR="114300" simplePos="0" relativeHeight="251670016" behindDoc="0" locked="0" layoutInCell="1" allowOverlap="1" wp14:anchorId="4450E575" wp14:editId="6E7F8015">
              <wp:simplePos x="0" y="0"/>
              <wp:positionH relativeFrom="column">
                <wp:posOffset>2185035</wp:posOffset>
              </wp:positionH>
              <wp:positionV relativeFrom="paragraph">
                <wp:posOffset>66040</wp:posOffset>
              </wp:positionV>
              <wp:extent cx="2428875" cy="847090"/>
              <wp:effectExtent l="0" t="0" r="0" b="0"/>
              <wp:wrapNone/>
              <wp:docPr id="3" name="WordArt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2428875" cy="847090"/>
                      </a:xfrm>
                      <a:prstGeom prst="rect">
                        <a:avLst/>
                      </a:prstGeom>
                      <a:extLst>
                        <a:ext uri="{AF507438-7753-43E0-B8FC-AC1667EBCBE1}">
                          <a14:hiddenEffects xmlns:a14="http://schemas.microsoft.com/office/drawing/2010/main">
                            <a:effectLst/>
                          </a14:hiddenEffects>
                        </a:ext>
                      </a:extLst>
                    </wps:spPr>
                    <wps:txbx>
                      <w:txbxContent>
                        <w:p w14:paraId="31E96117" w14:textId="77777777" w:rsidR="0019628C" w:rsidRPr="008146D4" w:rsidRDefault="0019628C" w:rsidP="00E84D86">
                          <w:pPr>
                            <w:pStyle w:val="NormalWeb"/>
                            <w:spacing w:before="0" w:beforeAutospacing="0" w:after="0" w:afterAutospacing="0"/>
                            <w:jc w:val="center"/>
                            <w:rPr>
                              <w:sz w:val="22"/>
                            </w:rPr>
                          </w:pPr>
                          <w:r w:rsidRPr="008146D4">
                            <w:rPr>
                              <w:color w:val="000000"/>
                              <w:sz w:val="22"/>
                            </w:rPr>
                            <w:t>JUBALAND STATE OF SOMALIA</w:t>
                          </w:r>
                        </w:p>
                        <w:p w14:paraId="613E7962" w14:textId="77777777" w:rsidR="0019628C" w:rsidRPr="008146D4" w:rsidRDefault="0019628C" w:rsidP="00E84D86">
                          <w:pPr>
                            <w:pStyle w:val="NormalWeb"/>
                            <w:spacing w:before="0" w:beforeAutospacing="0" w:after="0" w:afterAutospacing="0"/>
                            <w:jc w:val="center"/>
                            <w:rPr>
                              <w:sz w:val="22"/>
                            </w:rPr>
                          </w:pPr>
                          <w:r w:rsidRPr="008146D4">
                            <w:rPr>
                              <w:color w:val="000000"/>
                              <w:sz w:val="22"/>
                            </w:rPr>
                            <w:t xml:space="preserve">MINISTRY OF PLANNING </w:t>
                          </w:r>
                        </w:p>
                        <w:p w14:paraId="4D7CE834" w14:textId="3277480B" w:rsidR="0019628C" w:rsidRDefault="0019628C" w:rsidP="00FF28A8">
                          <w:pPr>
                            <w:pStyle w:val="NormalWeb"/>
                            <w:spacing w:before="0" w:beforeAutospacing="0" w:after="0" w:afterAutospacing="0"/>
                            <w:jc w:val="center"/>
                            <w:rPr>
                              <w:color w:val="000000"/>
                              <w:sz w:val="22"/>
                            </w:rPr>
                          </w:pPr>
                          <w:r w:rsidRPr="008146D4">
                            <w:rPr>
                              <w:color w:val="000000"/>
                              <w:sz w:val="22"/>
                            </w:rPr>
                            <w:t>&amp; INTERNATIONAL CO-</w:t>
                          </w:r>
                          <w:r>
                            <w:rPr>
                              <w:color w:val="000000"/>
                              <w:sz w:val="22"/>
                            </w:rPr>
                            <w:t>OP</w:t>
                          </w:r>
                          <w:r w:rsidRPr="008146D4">
                            <w:rPr>
                              <w:color w:val="000000"/>
                              <w:sz w:val="22"/>
                            </w:rPr>
                            <w:t>ERATION</w:t>
                          </w:r>
                        </w:p>
                        <w:p w14:paraId="2513AE6E" w14:textId="05FBB198" w:rsidR="0019628C" w:rsidRPr="00FF28A8" w:rsidRDefault="0019628C" w:rsidP="00FF28A8">
                          <w:pPr>
                            <w:pStyle w:val="NormalWeb"/>
                            <w:spacing w:before="0" w:beforeAutospacing="0" w:after="0" w:afterAutospacing="0"/>
                            <w:jc w:val="center"/>
                            <w:rPr>
                              <w:sz w:val="22"/>
                            </w:rPr>
                          </w:pPr>
                          <w:r>
                            <w:rPr>
                              <w:color w:val="000000"/>
                              <w:sz w:val="22"/>
                            </w:rPr>
                            <w:t>Office of the Director General</w:t>
                          </w:r>
                        </w:p>
                        <w:p w14:paraId="4BE4DECB" w14:textId="77777777" w:rsidR="0019628C" w:rsidRDefault="0019628C" w:rsidP="00E84D86">
                          <w:pPr>
                            <w:pStyle w:val="NormalWeb"/>
                            <w:spacing w:before="0" w:beforeAutospacing="0" w:after="0" w:afterAutospacing="0"/>
                            <w:jc w:val="center"/>
                            <w:rPr>
                              <w:color w:val="000000"/>
                              <w:sz w:val="22"/>
                            </w:rPr>
                          </w:pPr>
                        </w:p>
                        <w:p w14:paraId="2643EBA9" w14:textId="77777777" w:rsidR="0019628C" w:rsidRPr="008146D4" w:rsidRDefault="0019628C" w:rsidP="00E84D86">
                          <w:pPr>
                            <w:pStyle w:val="NormalWeb"/>
                            <w:spacing w:before="0" w:beforeAutospacing="0" w:after="0" w:afterAutospacing="0"/>
                            <w:jc w:val="center"/>
                            <w:rPr>
                              <w:sz w:val="22"/>
                            </w:rPr>
                          </w:pP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w:pict>
            <v:shape w14:anchorId="4450E575" id="WordArt 19" o:spid="_x0000_s1028" type="#_x0000_t202" style="position:absolute;margin-left:172.05pt;margin-top:5.2pt;width:191.25pt;height:66.7pt;z-index:25167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" filled="f" stroked="f">
              <o:lock v:ext="edit" shapetype="t"/>
              <v:textbox>
                <w:txbxContent>
                  <w:p w14:paraId="31E96117" w14:textId="77777777" w:rsidR="00E84D86" w:rsidRPr="008146D4" w:rsidRDefault="00E84D86" w:rsidP="00E84D86">
                    <w:pPr>
                      <w:pStyle w:val="NormalWeb"/>
                      <w:spacing w:before="0" w:beforeAutospacing="0" w:after="0" w:afterAutospacing="0"/>
                      <w:jc w:val="center"/>
                      <w:rPr>
                        <w:sz w:val="22"/>
                      </w:rPr>
                    </w:pPr>
                    <w:r w:rsidRPr="008146D4">
                      <w:rPr>
                        <w:color w:val="000000"/>
                        <w:sz w:val="22"/>
                      </w:rPr>
                      <w:t>JUBALAND STATE OF SOMALIA</w:t>
                    </w:r>
                  </w:p>
                  <w:p w14:paraId="613E7962" w14:textId="77777777" w:rsidR="00E84D86" w:rsidRPr="008146D4" w:rsidRDefault="00E84D86" w:rsidP="00E84D86">
                    <w:pPr>
                      <w:pStyle w:val="NormalWeb"/>
                      <w:spacing w:before="0" w:beforeAutospacing="0" w:after="0" w:afterAutospacing="0"/>
                      <w:jc w:val="center"/>
                      <w:rPr>
                        <w:sz w:val="22"/>
                      </w:rPr>
                    </w:pPr>
                    <w:r w:rsidRPr="008146D4">
                      <w:rPr>
                        <w:color w:val="000000"/>
                        <w:sz w:val="22"/>
                      </w:rPr>
                      <w:t xml:space="preserve">MINISTRY OF PLANNING </w:t>
                    </w:r>
                  </w:p>
                  <w:p w14:paraId="4D7CE834" w14:textId="3277480B" w:rsidR="00E84D86" w:rsidRDefault="00E84D86" w:rsidP="00FF28A8">
                    <w:pPr>
                      <w:pStyle w:val="NormalWeb"/>
                      <w:spacing w:before="0" w:beforeAutospacing="0" w:after="0" w:afterAutospacing="0"/>
                      <w:jc w:val="center"/>
                      <w:rPr>
                        <w:color w:val="000000"/>
                        <w:sz w:val="22"/>
                      </w:rPr>
                    </w:pPr>
                    <w:r w:rsidRPr="008146D4">
                      <w:rPr>
                        <w:color w:val="000000"/>
                        <w:sz w:val="22"/>
                      </w:rPr>
                      <w:t>&amp; INTERNATIONAL CO-</w:t>
                    </w:r>
                    <w:r w:rsidR="00FF28A8">
                      <w:rPr>
                        <w:color w:val="000000"/>
                        <w:sz w:val="22"/>
                      </w:rPr>
                      <w:t>OP</w:t>
                    </w:r>
                    <w:r w:rsidRPr="008146D4">
                      <w:rPr>
                        <w:color w:val="000000"/>
                        <w:sz w:val="22"/>
                      </w:rPr>
                      <w:t>ERATION</w:t>
                    </w:r>
                  </w:p>
                  <w:p w14:paraId="2513AE6E" w14:textId="05FBB198" w:rsidR="006674F4" w:rsidRPr="00FF28A8" w:rsidRDefault="006674F4" w:rsidP="00FF28A8">
                    <w:pPr>
                      <w:pStyle w:val="NormalWeb"/>
                      <w:spacing w:before="0" w:beforeAutospacing="0" w:after="0" w:afterAutospacing="0"/>
                      <w:jc w:val="center"/>
                      <w:rPr>
                        <w:sz w:val="22"/>
                      </w:rPr>
                    </w:pPr>
                    <w:r>
                      <w:rPr>
                        <w:color w:val="000000"/>
                        <w:sz w:val="22"/>
                      </w:rPr>
                      <w:t>Office of the Director General</w:t>
                    </w:r>
                  </w:p>
                  <w:p w14:paraId="4BE4DECB" w14:textId="77777777" w:rsidR="00BF42B7" w:rsidRDefault="00BF42B7" w:rsidP="00E84D86">
                    <w:pPr>
                      <w:pStyle w:val="NormalWeb"/>
                      <w:spacing w:before="0" w:beforeAutospacing="0" w:after="0" w:afterAutospacing="0"/>
                      <w:jc w:val="center"/>
                      <w:rPr>
                        <w:color w:val="000000"/>
                        <w:sz w:val="22"/>
                      </w:rPr>
                    </w:pPr>
                  </w:p>
                  <w:p w14:paraId="2643EBA9" w14:textId="77777777" w:rsidR="00BF42B7" w:rsidRPr="008146D4" w:rsidRDefault="00BF42B7" w:rsidP="00E84D86">
                    <w:pPr>
                      <w:pStyle w:val="NormalWeb"/>
                      <w:spacing w:before="0" w:beforeAutospacing="0" w:after="0" w:afterAutospacing="0"/>
                      <w:jc w:val="center"/>
                      <w:rPr>
                        <w:sz w:val="22"/>
                      </w:rPr>
                    </w:pPr>
                  </w:p>
                </w:txbxContent>
              </v:textbox>
            </v:shape>
          </w:pict>
        </mc:Fallback>
      </mc:AlternateContent>
    </w:r>
    <w:r w:rsidR="0019628C">
      <w:rPr>
        <w:rFonts w:ascii="Cambria" w:eastAsia="Times New Roman" w:hAnsi="Cambria" w:cs="Times New Roman"/>
        <w:sz w:val="72"/>
        <w:szCs w:val="72"/>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9226A0" w14:textId="77777777" w:rsidR="0019628C" w:rsidRDefault="00000000">
    <w:pPr>
      <w:pStyle w:val="Header"/>
    </w:pPr>
    <w:r>
      <w:rPr>
        <w:noProof/>
      </w:rPr>
      <w:pict w14:anchorId="2C61A9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7189711" o:spid="_x0000_s1025" type="#_x0000_t75" style="position:absolute;margin-left:0;margin-top:0;width:517.35pt;height:419.55pt;z-index:-251657216;mso-position-horizontal:center;mso-position-horizontal-relative:margin;mso-position-vertical:center;mso-position-vertical-relative:margin" o:allowincell="f">
          <v:imagedata r:id="rId1" o:title="Logo"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25" type="#_x0000_t75" style="width:11.25pt;height:11.25pt" o:bullet="t">
        <v:imagedata r:id="rId1" o:title="BD14578_"/>
      </v:shape>
    </w:pict>
  </w:numPicBullet>
  <w:abstractNum w:abstractNumId="0" w15:restartNumberingAfterBreak="0">
    <w:nsid w:val="FFFFFFFE"/>
    <w:multiLevelType w:val="singleLevel"/>
    <w:tmpl w:val="1D5821B8"/>
    <w:lvl w:ilvl="0">
      <w:numFmt w:val="bullet"/>
      <w:lvlText w:val="*"/>
      <w:lvlJc w:val="left"/>
    </w:lvl>
  </w:abstractNum>
  <w:abstractNum w:abstractNumId="1" w15:restartNumberingAfterBreak="0">
    <w:nsid w:val="00B41588"/>
    <w:multiLevelType w:val="hybridMultilevel"/>
    <w:tmpl w:val="68B42028"/>
    <w:lvl w:ilvl="0" w:tplc="FFFFFFF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6E3FD0"/>
    <w:multiLevelType w:val="hybridMultilevel"/>
    <w:tmpl w:val="9B02022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F70226"/>
    <w:multiLevelType w:val="hybridMultilevel"/>
    <w:tmpl w:val="3640BC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411ADF"/>
    <w:multiLevelType w:val="hybridMultilevel"/>
    <w:tmpl w:val="081443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E97BA7"/>
    <w:multiLevelType w:val="hybridMultilevel"/>
    <w:tmpl w:val="2B5A66A0"/>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0471CF9"/>
    <w:multiLevelType w:val="hybridMultilevel"/>
    <w:tmpl w:val="542EE0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AE14FB"/>
    <w:multiLevelType w:val="singleLevel"/>
    <w:tmpl w:val="7C181646"/>
    <w:lvl w:ilvl="0">
      <w:start w:val="1"/>
      <w:numFmt w:val="decimal"/>
      <w:lvlText w:val="%1."/>
      <w:legacy w:legacy="1" w:legacySpace="0" w:legacyIndent="0"/>
      <w:lvlJc w:val="left"/>
      <w:rPr>
        <w:rFonts w:ascii="Times New Roman" w:hAnsi="Times New Roman" w:cs="Times New Roman" w:hint="default"/>
      </w:rPr>
    </w:lvl>
  </w:abstractNum>
  <w:abstractNum w:abstractNumId="8" w15:restartNumberingAfterBreak="0">
    <w:nsid w:val="1DA16198"/>
    <w:multiLevelType w:val="singleLevel"/>
    <w:tmpl w:val="7C181646"/>
    <w:lvl w:ilvl="0">
      <w:start w:val="1"/>
      <w:numFmt w:val="decimal"/>
      <w:lvlText w:val="%1."/>
      <w:legacy w:legacy="1" w:legacySpace="0" w:legacyIndent="0"/>
      <w:lvlJc w:val="left"/>
      <w:rPr>
        <w:rFonts w:ascii="Times New Roman" w:hAnsi="Times New Roman" w:cs="Times New Roman" w:hint="default"/>
      </w:rPr>
    </w:lvl>
  </w:abstractNum>
  <w:abstractNum w:abstractNumId="9" w15:restartNumberingAfterBreak="0">
    <w:nsid w:val="1E7A6C16"/>
    <w:multiLevelType w:val="hybridMultilevel"/>
    <w:tmpl w:val="B3B25B0C"/>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ECD5615"/>
    <w:multiLevelType w:val="hybridMultilevel"/>
    <w:tmpl w:val="67D0FA06"/>
    <w:lvl w:ilvl="0" w:tplc="0409000B">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209B13BC"/>
    <w:multiLevelType w:val="hybridMultilevel"/>
    <w:tmpl w:val="B2F4BA38"/>
    <w:lvl w:ilvl="0" w:tplc="0409000D">
      <w:start w:val="1"/>
      <w:numFmt w:val="bullet"/>
      <w:lvlText w:val=""/>
      <w:lvlJc w:val="left"/>
      <w:pPr>
        <w:ind w:left="773" w:hanging="360"/>
      </w:pPr>
      <w:rPr>
        <w:rFonts w:ascii="Wingdings" w:hAnsi="Wingdings"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2" w15:restartNumberingAfterBreak="0">
    <w:nsid w:val="2202600A"/>
    <w:multiLevelType w:val="hybridMultilevel"/>
    <w:tmpl w:val="34924A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5C81A9B"/>
    <w:multiLevelType w:val="hybridMultilevel"/>
    <w:tmpl w:val="1A84C25C"/>
    <w:lvl w:ilvl="0" w:tplc="E3CC8C7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260A093D"/>
    <w:multiLevelType w:val="hybridMultilevel"/>
    <w:tmpl w:val="9E12AF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6FC54DF"/>
    <w:multiLevelType w:val="hybridMultilevel"/>
    <w:tmpl w:val="8D30D0B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95E379C"/>
    <w:multiLevelType w:val="hybridMultilevel"/>
    <w:tmpl w:val="35B4AD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787216"/>
    <w:multiLevelType w:val="multilevel"/>
    <w:tmpl w:val="268410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003110A"/>
    <w:multiLevelType w:val="hybridMultilevel"/>
    <w:tmpl w:val="D9AC2D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6C56091"/>
    <w:multiLevelType w:val="hybridMultilevel"/>
    <w:tmpl w:val="46AEE9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88454B1"/>
    <w:multiLevelType w:val="hybridMultilevel"/>
    <w:tmpl w:val="8CB0E3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D731898"/>
    <w:multiLevelType w:val="hybridMultilevel"/>
    <w:tmpl w:val="62FCCD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3B07088"/>
    <w:multiLevelType w:val="hybridMultilevel"/>
    <w:tmpl w:val="DFD6BF78"/>
    <w:lvl w:ilvl="0" w:tplc="0409000F">
      <w:start w:val="1"/>
      <w:numFmt w:val="decimal"/>
      <w:lvlText w:val="%1."/>
      <w:lvlJc w:val="left"/>
      <w:pPr>
        <w:ind w:left="774" w:hanging="360"/>
      </w:pPr>
    </w:lvl>
    <w:lvl w:ilvl="1" w:tplc="04090019" w:tentative="1">
      <w:start w:val="1"/>
      <w:numFmt w:val="lowerLetter"/>
      <w:lvlText w:val="%2."/>
      <w:lvlJc w:val="left"/>
      <w:pPr>
        <w:ind w:left="1494" w:hanging="360"/>
      </w:pPr>
    </w:lvl>
    <w:lvl w:ilvl="2" w:tplc="0409001B" w:tentative="1">
      <w:start w:val="1"/>
      <w:numFmt w:val="lowerRoman"/>
      <w:lvlText w:val="%3."/>
      <w:lvlJc w:val="right"/>
      <w:pPr>
        <w:ind w:left="2214" w:hanging="180"/>
      </w:pPr>
    </w:lvl>
    <w:lvl w:ilvl="3" w:tplc="0409000F" w:tentative="1">
      <w:start w:val="1"/>
      <w:numFmt w:val="decimal"/>
      <w:lvlText w:val="%4."/>
      <w:lvlJc w:val="left"/>
      <w:pPr>
        <w:ind w:left="2934" w:hanging="360"/>
      </w:pPr>
    </w:lvl>
    <w:lvl w:ilvl="4" w:tplc="04090019" w:tentative="1">
      <w:start w:val="1"/>
      <w:numFmt w:val="lowerLetter"/>
      <w:lvlText w:val="%5."/>
      <w:lvlJc w:val="left"/>
      <w:pPr>
        <w:ind w:left="3654" w:hanging="360"/>
      </w:pPr>
    </w:lvl>
    <w:lvl w:ilvl="5" w:tplc="0409001B" w:tentative="1">
      <w:start w:val="1"/>
      <w:numFmt w:val="lowerRoman"/>
      <w:lvlText w:val="%6."/>
      <w:lvlJc w:val="right"/>
      <w:pPr>
        <w:ind w:left="4374" w:hanging="180"/>
      </w:pPr>
    </w:lvl>
    <w:lvl w:ilvl="6" w:tplc="0409000F" w:tentative="1">
      <w:start w:val="1"/>
      <w:numFmt w:val="decimal"/>
      <w:lvlText w:val="%7."/>
      <w:lvlJc w:val="left"/>
      <w:pPr>
        <w:ind w:left="5094" w:hanging="360"/>
      </w:pPr>
    </w:lvl>
    <w:lvl w:ilvl="7" w:tplc="04090019" w:tentative="1">
      <w:start w:val="1"/>
      <w:numFmt w:val="lowerLetter"/>
      <w:lvlText w:val="%8."/>
      <w:lvlJc w:val="left"/>
      <w:pPr>
        <w:ind w:left="5814" w:hanging="360"/>
      </w:pPr>
    </w:lvl>
    <w:lvl w:ilvl="8" w:tplc="0409001B" w:tentative="1">
      <w:start w:val="1"/>
      <w:numFmt w:val="lowerRoman"/>
      <w:lvlText w:val="%9."/>
      <w:lvlJc w:val="right"/>
      <w:pPr>
        <w:ind w:left="6534" w:hanging="180"/>
      </w:pPr>
    </w:lvl>
  </w:abstractNum>
  <w:abstractNum w:abstractNumId="23" w15:restartNumberingAfterBreak="0">
    <w:nsid w:val="48D677EA"/>
    <w:multiLevelType w:val="hybridMultilevel"/>
    <w:tmpl w:val="C7FA40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ABC57A9"/>
    <w:multiLevelType w:val="hybridMultilevel"/>
    <w:tmpl w:val="30CA02AE"/>
    <w:lvl w:ilvl="0" w:tplc="ADC03A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B8F6CA2"/>
    <w:multiLevelType w:val="hybridMultilevel"/>
    <w:tmpl w:val="9844ED5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F4B2311"/>
    <w:multiLevelType w:val="hybridMultilevel"/>
    <w:tmpl w:val="0D4ED8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12A57A3"/>
    <w:multiLevelType w:val="hybridMultilevel"/>
    <w:tmpl w:val="E5B4EC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12D57C4"/>
    <w:multiLevelType w:val="hybridMultilevel"/>
    <w:tmpl w:val="9A308EE8"/>
    <w:lvl w:ilvl="0" w:tplc="626E882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3AA4482"/>
    <w:multiLevelType w:val="hybridMultilevel"/>
    <w:tmpl w:val="CDC218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9A93CB0"/>
    <w:multiLevelType w:val="hybridMultilevel"/>
    <w:tmpl w:val="FCE8FDF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AEC40BC"/>
    <w:multiLevelType w:val="hybridMultilevel"/>
    <w:tmpl w:val="49E429B2"/>
    <w:lvl w:ilvl="0" w:tplc="04090019">
      <w:start w:val="1"/>
      <w:numFmt w:val="lowerLetter"/>
      <w:lvlText w:val="%1."/>
      <w:lvlJc w:val="left"/>
      <w:pPr>
        <w:ind w:left="1549" w:hanging="360"/>
      </w:pPr>
    </w:lvl>
    <w:lvl w:ilvl="1" w:tplc="04090019" w:tentative="1">
      <w:start w:val="1"/>
      <w:numFmt w:val="lowerLetter"/>
      <w:lvlText w:val="%2."/>
      <w:lvlJc w:val="left"/>
      <w:pPr>
        <w:ind w:left="2269" w:hanging="360"/>
      </w:pPr>
    </w:lvl>
    <w:lvl w:ilvl="2" w:tplc="0409001B" w:tentative="1">
      <w:start w:val="1"/>
      <w:numFmt w:val="lowerRoman"/>
      <w:lvlText w:val="%3."/>
      <w:lvlJc w:val="right"/>
      <w:pPr>
        <w:ind w:left="2989" w:hanging="180"/>
      </w:pPr>
    </w:lvl>
    <w:lvl w:ilvl="3" w:tplc="0409000F" w:tentative="1">
      <w:start w:val="1"/>
      <w:numFmt w:val="decimal"/>
      <w:lvlText w:val="%4."/>
      <w:lvlJc w:val="left"/>
      <w:pPr>
        <w:ind w:left="3709" w:hanging="360"/>
      </w:pPr>
    </w:lvl>
    <w:lvl w:ilvl="4" w:tplc="04090019" w:tentative="1">
      <w:start w:val="1"/>
      <w:numFmt w:val="lowerLetter"/>
      <w:lvlText w:val="%5."/>
      <w:lvlJc w:val="left"/>
      <w:pPr>
        <w:ind w:left="4429" w:hanging="360"/>
      </w:pPr>
    </w:lvl>
    <w:lvl w:ilvl="5" w:tplc="0409001B" w:tentative="1">
      <w:start w:val="1"/>
      <w:numFmt w:val="lowerRoman"/>
      <w:lvlText w:val="%6."/>
      <w:lvlJc w:val="right"/>
      <w:pPr>
        <w:ind w:left="5149" w:hanging="180"/>
      </w:pPr>
    </w:lvl>
    <w:lvl w:ilvl="6" w:tplc="0409000F" w:tentative="1">
      <w:start w:val="1"/>
      <w:numFmt w:val="decimal"/>
      <w:lvlText w:val="%7."/>
      <w:lvlJc w:val="left"/>
      <w:pPr>
        <w:ind w:left="5869" w:hanging="360"/>
      </w:pPr>
    </w:lvl>
    <w:lvl w:ilvl="7" w:tplc="04090019" w:tentative="1">
      <w:start w:val="1"/>
      <w:numFmt w:val="lowerLetter"/>
      <w:lvlText w:val="%8."/>
      <w:lvlJc w:val="left"/>
      <w:pPr>
        <w:ind w:left="6589" w:hanging="360"/>
      </w:pPr>
    </w:lvl>
    <w:lvl w:ilvl="8" w:tplc="0409001B" w:tentative="1">
      <w:start w:val="1"/>
      <w:numFmt w:val="lowerRoman"/>
      <w:lvlText w:val="%9."/>
      <w:lvlJc w:val="right"/>
      <w:pPr>
        <w:ind w:left="7309" w:hanging="180"/>
      </w:pPr>
    </w:lvl>
  </w:abstractNum>
  <w:abstractNum w:abstractNumId="32" w15:restartNumberingAfterBreak="0">
    <w:nsid w:val="6B207D42"/>
    <w:multiLevelType w:val="hybridMultilevel"/>
    <w:tmpl w:val="27B0D0B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BB84836"/>
    <w:multiLevelType w:val="singleLevel"/>
    <w:tmpl w:val="7C181646"/>
    <w:lvl w:ilvl="0">
      <w:start w:val="1"/>
      <w:numFmt w:val="decimal"/>
      <w:lvlText w:val="%1."/>
      <w:legacy w:legacy="1" w:legacySpace="0" w:legacyIndent="0"/>
      <w:lvlJc w:val="left"/>
      <w:rPr>
        <w:rFonts w:ascii="Times New Roman" w:hAnsi="Times New Roman" w:cs="Times New Roman" w:hint="default"/>
      </w:rPr>
    </w:lvl>
  </w:abstractNum>
  <w:abstractNum w:abstractNumId="34" w15:restartNumberingAfterBreak="0">
    <w:nsid w:val="726727C0"/>
    <w:multiLevelType w:val="hybridMultilevel"/>
    <w:tmpl w:val="377868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3CF1CE3"/>
    <w:multiLevelType w:val="singleLevel"/>
    <w:tmpl w:val="7C181646"/>
    <w:lvl w:ilvl="0">
      <w:start w:val="1"/>
      <w:numFmt w:val="decimal"/>
      <w:lvlText w:val="%1."/>
      <w:legacy w:legacy="1" w:legacySpace="0" w:legacyIndent="0"/>
      <w:lvlJc w:val="left"/>
      <w:rPr>
        <w:rFonts w:ascii="Times New Roman" w:hAnsi="Times New Roman" w:cs="Times New Roman" w:hint="default"/>
      </w:rPr>
    </w:lvl>
  </w:abstractNum>
  <w:abstractNum w:abstractNumId="36" w15:restartNumberingAfterBreak="0">
    <w:nsid w:val="74E24C5C"/>
    <w:multiLevelType w:val="hybridMultilevel"/>
    <w:tmpl w:val="100045A0"/>
    <w:lvl w:ilvl="0" w:tplc="626083E2">
      <w:start w:val="1"/>
      <w:numFmt w:val="bullet"/>
      <w:lvlText w:val=""/>
      <w:lvlPicBulletId w:val="0"/>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5DA0683"/>
    <w:multiLevelType w:val="hybridMultilevel"/>
    <w:tmpl w:val="05AE58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85B1615"/>
    <w:multiLevelType w:val="hybridMultilevel"/>
    <w:tmpl w:val="C90C6A0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C7151AF"/>
    <w:multiLevelType w:val="hybridMultilevel"/>
    <w:tmpl w:val="E1D08B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FC91A1E"/>
    <w:multiLevelType w:val="hybridMultilevel"/>
    <w:tmpl w:val="4DF419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07909663">
    <w:abstractNumId w:val="22"/>
  </w:num>
  <w:num w:numId="2" w16cid:durableId="649558846">
    <w:abstractNumId w:val="31"/>
  </w:num>
  <w:num w:numId="3" w16cid:durableId="1618953825">
    <w:abstractNumId w:val="25"/>
  </w:num>
  <w:num w:numId="4" w16cid:durableId="1271082105">
    <w:abstractNumId w:val="28"/>
  </w:num>
  <w:num w:numId="5" w16cid:durableId="350692664">
    <w:abstractNumId w:val="37"/>
  </w:num>
  <w:num w:numId="6" w16cid:durableId="823931315">
    <w:abstractNumId w:val="24"/>
  </w:num>
  <w:num w:numId="7" w16cid:durableId="1816027235">
    <w:abstractNumId w:val="13"/>
  </w:num>
  <w:num w:numId="8" w16cid:durableId="1835142475">
    <w:abstractNumId w:val="3"/>
  </w:num>
  <w:num w:numId="9" w16cid:durableId="571081972">
    <w:abstractNumId w:val="5"/>
  </w:num>
  <w:num w:numId="10" w16cid:durableId="1684548239">
    <w:abstractNumId w:val="36"/>
  </w:num>
  <w:num w:numId="11" w16cid:durableId="1044643941">
    <w:abstractNumId w:val="34"/>
  </w:num>
  <w:num w:numId="12" w16cid:durableId="1456480937">
    <w:abstractNumId w:val="12"/>
  </w:num>
  <w:num w:numId="13" w16cid:durableId="223026908">
    <w:abstractNumId w:val="6"/>
  </w:num>
  <w:num w:numId="14" w16cid:durableId="3678857">
    <w:abstractNumId w:val="16"/>
  </w:num>
  <w:num w:numId="15" w16cid:durableId="1471484823">
    <w:abstractNumId w:val="30"/>
  </w:num>
  <w:num w:numId="16" w16cid:durableId="1389767260">
    <w:abstractNumId w:val="27"/>
  </w:num>
  <w:num w:numId="17" w16cid:durableId="2080899220">
    <w:abstractNumId w:val="38"/>
  </w:num>
  <w:num w:numId="18" w16cid:durableId="22097571">
    <w:abstractNumId w:val="10"/>
  </w:num>
  <w:num w:numId="19" w16cid:durableId="173957026">
    <w:abstractNumId w:val="9"/>
  </w:num>
  <w:num w:numId="20" w16cid:durableId="605618501">
    <w:abstractNumId w:val="8"/>
  </w:num>
  <w:num w:numId="21" w16cid:durableId="1020428231">
    <w:abstractNumId w:val="0"/>
    <w:lvlOverride w:ilvl="0">
      <w:lvl w:ilvl="0">
        <w:numFmt w:val="bullet"/>
        <w:lvlText w:val=""/>
        <w:legacy w:legacy="1" w:legacySpace="0" w:legacyIndent="0"/>
        <w:lvlJc w:val="left"/>
        <w:rPr>
          <w:rFonts w:ascii="Symbol" w:hAnsi="Symbol" w:hint="default"/>
        </w:rPr>
      </w:lvl>
    </w:lvlOverride>
  </w:num>
  <w:num w:numId="22" w16cid:durableId="989480078">
    <w:abstractNumId w:val="35"/>
  </w:num>
  <w:num w:numId="23" w16cid:durableId="1921677771">
    <w:abstractNumId w:val="15"/>
  </w:num>
  <w:num w:numId="24" w16cid:durableId="1211963910">
    <w:abstractNumId w:val="33"/>
  </w:num>
  <w:num w:numId="25" w16cid:durableId="1773355024">
    <w:abstractNumId w:val="7"/>
  </w:num>
  <w:num w:numId="26" w16cid:durableId="556744809">
    <w:abstractNumId w:val="18"/>
  </w:num>
  <w:num w:numId="27" w16cid:durableId="2025784636">
    <w:abstractNumId w:val="14"/>
  </w:num>
  <w:num w:numId="28" w16cid:durableId="985478584">
    <w:abstractNumId w:val="21"/>
  </w:num>
  <w:num w:numId="29" w16cid:durableId="400372212">
    <w:abstractNumId w:val="20"/>
  </w:num>
  <w:num w:numId="30" w16cid:durableId="854345327">
    <w:abstractNumId w:val="40"/>
  </w:num>
  <w:num w:numId="31" w16cid:durableId="1449275968">
    <w:abstractNumId w:val="23"/>
  </w:num>
  <w:num w:numId="32" w16cid:durableId="1978104394">
    <w:abstractNumId w:val="32"/>
  </w:num>
  <w:num w:numId="33" w16cid:durableId="1712873680">
    <w:abstractNumId w:val="29"/>
  </w:num>
  <w:num w:numId="34" w16cid:durableId="28380135">
    <w:abstractNumId w:val="4"/>
  </w:num>
  <w:num w:numId="35" w16cid:durableId="2102025591">
    <w:abstractNumId w:val="26"/>
  </w:num>
  <w:num w:numId="36" w16cid:durableId="629287562">
    <w:abstractNumId w:val="39"/>
  </w:num>
  <w:num w:numId="37" w16cid:durableId="2125077679">
    <w:abstractNumId w:val="1"/>
  </w:num>
  <w:num w:numId="38" w16cid:durableId="1103768740">
    <w:abstractNumId w:val="17"/>
  </w:num>
  <w:num w:numId="39" w16cid:durableId="1052461980">
    <w:abstractNumId w:val="2"/>
  </w:num>
  <w:num w:numId="40" w16cid:durableId="854616788">
    <w:abstractNumId w:val="19"/>
  </w:num>
  <w:num w:numId="41" w16cid:durableId="64678189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oofState w:spelling="clean"/>
  <w:attachedTemplate r:id="rId1"/>
  <w:defaultTabStop w:val="720"/>
  <w:drawingGridHorizontalSpacing w:val="110"/>
  <w:displayHorizontalDrawingGridEvery w:val="2"/>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38F1"/>
    <w:rsid w:val="000007E5"/>
    <w:rsid w:val="00001DBC"/>
    <w:rsid w:val="000040B7"/>
    <w:rsid w:val="00022B8A"/>
    <w:rsid w:val="000253D3"/>
    <w:rsid w:val="00025EE8"/>
    <w:rsid w:val="00026559"/>
    <w:rsid w:val="000316BC"/>
    <w:rsid w:val="00031BE8"/>
    <w:rsid w:val="00033ED2"/>
    <w:rsid w:val="00034ACB"/>
    <w:rsid w:val="00042B28"/>
    <w:rsid w:val="000527F8"/>
    <w:rsid w:val="00064355"/>
    <w:rsid w:val="0006560B"/>
    <w:rsid w:val="0006694A"/>
    <w:rsid w:val="000718C4"/>
    <w:rsid w:val="000776EB"/>
    <w:rsid w:val="0008206D"/>
    <w:rsid w:val="00085E74"/>
    <w:rsid w:val="00085FD6"/>
    <w:rsid w:val="00087F6D"/>
    <w:rsid w:val="000902B2"/>
    <w:rsid w:val="000B2AED"/>
    <w:rsid w:val="000B594F"/>
    <w:rsid w:val="000C2660"/>
    <w:rsid w:val="000C4942"/>
    <w:rsid w:val="000C7F44"/>
    <w:rsid w:val="000D1BA1"/>
    <w:rsid w:val="000D71F1"/>
    <w:rsid w:val="000E20F6"/>
    <w:rsid w:val="000E2837"/>
    <w:rsid w:val="000E3F89"/>
    <w:rsid w:val="000F393B"/>
    <w:rsid w:val="000F7B7B"/>
    <w:rsid w:val="001040AE"/>
    <w:rsid w:val="00110718"/>
    <w:rsid w:val="00110F47"/>
    <w:rsid w:val="00114FC7"/>
    <w:rsid w:val="00115693"/>
    <w:rsid w:val="00115970"/>
    <w:rsid w:val="00116CD5"/>
    <w:rsid w:val="0011772B"/>
    <w:rsid w:val="0011788B"/>
    <w:rsid w:val="00120E3E"/>
    <w:rsid w:val="001250C4"/>
    <w:rsid w:val="00125D24"/>
    <w:rsid w:val="00131BC3"/>
    <w:rsid w:val="00132C13"/>
    <w:rsid w:val="00137D50"/>
    <w:rsid w:val="001420CD"/>
    <w:rsid w:val="001457F5"/>
    <w:rsid w:val="00150EF4"/>
    <w:rsid w:val="001538F1"/>
    <w:rsid w:val="00156B85"/>
    <w:rsid w:val="0015767A"/>
    <w:rsid w:val="00162BB4"/>
    <w:rsid w:val="00165E1D"/>
    <w:rsid w:val="001700C5"/>
    <w:rsid w:val="001716CD"/>
    <w:rsid w:val="00174307"/>
    <w:rsid w:val="0017532D"/>
    <w:rsid w:val="00180569"/>
    <w:rsid w:val="001845F2"/>
    <w:rsid w:val="0019247D"/>
    <w:rsid w:val="001956F3"/>
    <w:rsid w:val="0019628C"/>
    <w:rsid w:val="00196494"/>
    <w:rsid w:val="001A0541"/>
    <w:rsid w:val="001A72A5"/>
    <w:rsid w:val="001B6FFF"/>
    <w:rsid w:val="001B77E9"/>
    <w:rsid w:val="001C0315"/>
    <w:rsid w:val="001C27A5"/>
    <w:rsid w:val="001C66BC"/>
    <w:rsid w:val="001D232E"/>
    <w:rsid w:val="001D3492"/>
    <w:rsid w:val="001E462E"/>
    <w:rsid w:val="001F1EB9"/>
    <w:rsid w:val="001F4EF6"/>
    <w:rsid w:val="001F678A"/>
    <w:rsid w:val="0020343A"/>
    <w:rsid w:val="00204B04"/>
    <w:rsid w:val="002079A6"/>
    <w:rsid w:val="0021015F"/>
    <w:rsid w:val="00210528"/>
    <w:rsid w:val="00213765"/>
    <w:rsid w:val="00216E7B"/>
    <w:rsid w:val="0022156D"/>
    <w:rsid w:val="00221635"/>
    <w:rsid w:val="002236ED"/>
    <w:rsid w:val="002246BB"/>
    <w:rsid w:val="00225DFC"/>
    <w:rsid w:val="00226289"/>
    <w:rsid w:val="00233AB9"/>
    <w:rsid w:val="00234494"/>
    <w:rsid w:val="0023543C"/>
    <w:rsid w:val="00240636"/>
    <w:rsid w:val="00251206"/>
    <w:rsid w:val="00252270"/>
    <w:rsid w:val="00264E08"/>
    <w:rsid w:val="00264E9D"/>
    <w:rsid w:val="002713B7"/>
    <w:rsid w:val="00271A91"/>
    <w:rsid w:val="0027239B"/>
    <w:rsid w:val="00272C53"/>
    <w:rsid w:val="0028063B"/>
    <w:rsid w:val="00280801"/>
    <w:rsid w:val="0028247E"/>
    <w:rsid w:val="00284F20"/>
    <w:rsid w:val="00291A80"/>
    <w:rsid w:val="0029204C"/>
    <w:rsid w:val="002972AC"/>
    <w:rsid w:val="002A3395"/>
    <w:rsid w:val="002A43A4"/>
    <w:rsid w:val="002A6462"/>
    <w:rsid w:val="002C2615"/>
    <w:rsid w:val="002C4A5C"/>
    <w:rsid w:val="002D2438"/>
    <w:rsid w:val="002E23DB"/>
    <w:rsid w:val="002E5E2E"/>
    <w:rsid w:val="002E6CCE"/>
    <w:rsid w:val="002E6EF4"/>
    <w:rsid w:val="002F13C2"/>
    <w:rsid w:val="002F46D9"/>
    <w:rsid w:val="002F4F02"/>
    <w:rsid w:val="002F5E80"/>
    <w:rsid w:val="002F6F87"/>
    <w:rsid w:val="003010A9"/>
    <w:rsid w:val="0030795C"/>
    <w:rsid w:val="00313BD0"/>
    <w:rsid w:val="00316934"/>
    <w:rsid w:val="00316A8F"/>
    <w:rsid w:val="00324538"/>
    <w:rsid w:val="00325622"/>
    <w:rsid w:val="00330B88"/>
    <w:rsid w:val="00331D40"/>
    <w:rsid w:val="003411CF"/>
    <w:rsid w:val="0034527A"/>
    <w:rsid w:val="003454EA"/>
    <w:rsid w:val="00346814"/>
    <w:rsid w:val="003561C4"/>
    <w:rsid w:val="0036066A"/>
    <w:rsid w:val="00363511"/>
    <w:rsid w:val="00363AAA"/>
    <w:rsid w:val="00370C46"/>
    <w:rsid w:val="00376FEB"/>
    <w:rsid w:val="00380A0D"/>
    <w:rsid w:val="00383388"/>
    <w:rsid w:val="00384F81"/>
    <w:rsid w:val="0038772E"/>
    <w:rsid w:val="00390A43"/>
    <w:rsid w:val="003941C9"/>
    <w:rsid w:val="003B1B18"/>
    <w:rsid w:val="003B2223"/>
    <w:rsid w:val="003B3409"/>
    <w:rsid w:val="003B34D8"/>
    <w:rsid w:val="003C13FA"/>
    <w:rsid w:val="003C3B4E"/>
    <w:rsid w:val="003D023D"/>
    <w:rsid w:val="003D3D73"/>
    <w:rsid w:val="003E293C"/>
    <w:rsid w:val="003E7D28"/>
    <w:rsid w:val="003F19DA"/>
    <w:rsid w:val="003F211C"/>
    <w:rsid w:val="003F294D"/>
    <w:rsid w:val="004061CA"/>
    <w:rsid w:val="00407EB1"/>
    <w:rsid w:val="004127ED"/>
    <w:rsid w:val="004154DF"/>
    <w:rsid w:val="00415DF6"/>
    <w:rsid w:val="00417268"/>
    <w:rsid w:val="00420AA3"/>
    <w:rsid w:val="0042132E"/>
    <w:rsid w:val="00422781"/>
    <w:rsid w:val="00423144"/>
    <w:rsid w:val="004231CF"/>
    <w:rsid w:val="00430D2B"/>
    <w:rsid w:val="00430E1C"/>
    <w:rsid w:val="004319B3"/>
    <w:rsid w:val="00432A19"/>
    <w:rsid w:val="00432E81"/>
    <w:rsid w:val="00444341"/>
    <w:rsid w:val="0044610E"/>
    <w:rsid w:val="00447BE7"/>
    <w:rsid w:val="0045605D"/>
    <w:rsid w:val="00456519"/>
    <w:rsid w:val="00462091"/>
    <w:rsid w:val="004636A7"/>
    <w:rsid w:val="00463871"/>
    <w:rsid w:val="00465B32"/>
    <w:rsid w:val="00467DF4"/>
    <w:rsid w:val="00472131"/>
    <w:rsid w:val="0047433C"/>
    <w:rsid w:val="004778B2"/>
    <w:rsid w:val="004837FE"/>
    <w:rsid w:val="00491C8B"/>
    <w:rsid w:val="0049507A"/>
    <w:rsid w:val="004975ED"/>
    <w:rsid w:val="004A341C"/>
    <w:rsid w:val="004A5624"/>
    <w:rsid w:val="004A6E6B"/>
    <w:rsid w:val="004B1D69"/>
    <w:rsid w:val="004B3F45"/>
    <w:rsid w:val="004C1EED"/>
    <w:rsid w:val="004C435F"/>
    <w:rsid w:val="004C488B"/>
    <w:rsid w:val="004D74F2"/>
    <w:rsid w:val="004E1FB2"/>
    <w:rsid w:val="004E2C0A"/>
    <w:rsid w:val="004E5F09"/>
    <w:rsid w:val="004F07F4"/>
    <w:rsid w:val="004F774A"/>
    <w:rsid w:val="005113B8"/>
    <w:rsid w:val="00511E2C"/>
    <w:rsid w:val="0051338E"/>
    <w:rsid w:val="00513E21"/>
    <w:rsid w:val="0051533A"/>
    <w:rsid w:val="0052716F"/>
    <w:rsid w:val="00527234"/>
    <w:rsid w:val="0053110C"/>
    <w:rsid w:val="00545A40"/>
    <w:rsid w:val="00551E13"/>
    <w:rsid w:val="0055249E"/>
    <w:rsid w:val="00555D23"/>
    <w:rsid w:val="00564F98"/>
    <w:rsid w:val="00566D16"/>
    <w:rsid w:val="00574099"/>
    <w:rsid w:val="005761EE"/>
    <w:rsid w:val="005764B6"/>
    <w:rsid w:val="005804C2"/>
    <w:rsid w:val="00585F54"/>
    <w:rsid w:val="00590DA1"/>
    <w:rsid w:val="00597632"/>
    <w:rsid w:val="005A04B1"/>
    <w:rsid w:val="005A300C"/>
    <w:rsid w:val="005A3BD2"/>
    <w:rsid w:val="005A7C3F"/>
    <w:rsid w:val="005B1BC6"/>
    <w:rsid w:val="005B2614"/>
    <w:rsid w:val="005B5408"/>
    <w:rsid w:val="005B70B6"/>
    <w:rsid w:val="005C14D2"/>
    <w:rsid w:val="005E0528"/>
    <w:rsid w:val="005F2D78"/>
    <w:rsid w:val="00600112"/>
    <w:rsid w:val="00604A60"/>
    <w:rsid w:val="00604DD4"/>
    <w:rsid w:val="006065C3"/>
    <w:rsid w:val="00611B88"/>
    <w:rsid w:val="00626EBC"/>
    <w:rsid w:val="00632A3E"/>
    <w:rsid w:val="00632A4D"/>
    <w:rsid w:val="00636338"/>
    <w:rsid w:val="006368EE"/>
    <w:rsid w:val="00640FE1"/>
    <w:rsid w:val="00651E8F"/>
    <w:rsid w:val="006520B6"/>
    <w:rsid w:val="006546A8"/>
    <w:rsid w:val="0065537A"/>
    <w:rsid w:val="00662388"/>
    <w:rsid w:val="006641E8"/>
    <w:rsid w:val="006674F4"/>
    <w:rsid w:val="00667E57"/>
    <w:rsid w:val="006758D0"/>
    <w:rsid w:val="006812D7"/>
    <w:rsid w:val="006845E1"/>
    <w:rsid w:val="006912DE"/>
    <w:rsid w:val="00692983"/>
    <w:rsid w:val="006935CC"/>
    <w:rsid w:val="006975B8"/>
    <w:rsid w:val="006A1477"/>
    <w:rsid w:val="006A4163"/>
    <w:rsid w:val="006A5173"/>
    <w:rsid w:val="006B1C4D"/>
    <w:rsid w:val="006B5261"/>
    <w:rsid w:val="006C2D19"/>
    <w:rsid w:val="006C2DD7"/>
    <w:rsid w:val="006C368A"/>
    <w:rsid w:val="006C42DE"/>
    <w:rsid w:val="006C463B"/>
    <w:rsid w:val="006E01E4"/>
    <w:rsid w:val="006E2DF3"/>
    <w:rsid w:val="006E3A31"/>
    <w:rsid w:val="006E3E59"/>
    <w:rsid w:val="006E5C1A"/>
    <w:rsid w:val="006E717B"/>
    <w:rsid w:val="006F491A"/>
    <w:rsid w:val="0070442F"/>
    <w:rsid w:val="00706C21"/>
    <w:rsid w:val="00710DAE"/>
    <w:rsid w:val="00715C17"/>
    <w:rsid w:val="007257CE"/>
    <w:rsid w:val="00725A4E"/>
    <w:rsid w:val="0073066E"/>
    <w:rsid w:val="007376A6"/>
    <w:rsid w:val="00741A32"/>
    <w:rsid w:val="00750BA7"/>
    <w:rsid w:val="00755B8F"/>
    <w:rsid w:val="00757F32"/>
    <w:rsid w:val="0076201B"/>
    <w:rsid w:val="007625ED"/>
    <w:rsid w:val="00766C63"/>
    <w:rsid w:val="0077085D"/>
    <w:rsid w:val="00772159"/>
    <w:rsid w:val="0077460E"/>
    <w:rsid w:val="00774AD1"/>
    <w:rsid w:val="00781C21"/>
    <w:rsid w:val="0078215F"/>
    <w:rsid w:val="00786DAB"/>
    <w:rsid w:val="00797B13"/>
    <w:rsid w:val="007A0341"/>
    <w:rsid w:val="007A1BD9"/>
    <w:rsid w:val="007A1D87"/>
    <w:rsid w:val="007A2127"/>
    <w:rsid w:val="007A256E"/>
    <w:rsid w:val="007A5BDB"/>
    <w:rsid w:val="007B35C6"/>
    <w:rsid w:val="007B4B49"/>
    <w:rsid w:val="007B7790"/>
    <w:rsid w:val="007C01C0"/>
    <w:rsid w:val="007C17FA"/>
    <w:rsid w:val="007C37CD"/>
    <w:rsid w:val="007D1F44"/>
    <w:rsid w:val="007D2BC2"/>
    <w:rsid w:val="007D5C57"/>
    <w:rsid w:val="007D6AE0"/>
    <w:rsid w:val="007E07A7"/>
    <w:rsid w:val="007F3BCF"/>
    <w:rsid w:val="007F5C06"/>
    <w:rsid w:val="0080137C"/>
    <w:rsid w:val="008029FB"/>
    <w:rsid w:val="00810417"/>
    <w:rsid w:val="00810595"/>
    <w:rsid w:val="00810E68"/>
    <w:rsid w:val="008146D4"/>
    <w:rsid w:val="0082184C"/>
    <w:rsid w:val="00823265"/>
    <w:rsid w:val="0082422A"/>
    <w:rsid w:val="00827E3C"/>
    <w:rsid w:val="00840668"/>
    <w:rsid w:val="008600E9"/>
    <w:rsid w:val="008605C6"/>
    <w:rsid w:val="00861D9B"/>
    <w:rsid w:val="0086470F"/>
    <w:rsid w:val="0087112E"/>
    <w:rsid w:val="00873C2A"/>
    <w:rsid w:val="008813E1"/>
    <w:rsid w:val="00884EFC"/>
    <w:rsid w:val="00887FC2"/>
    <w:rsid w:val="0089399E"/>
    <w:rsid w:val="00894317"/>
    <w:rsid w:val="00896E53"/>
    <w:rsid w:val="008A325C"/>
    <w:rsid w:val="008A4420"/>
    <w:rsid w:val="008A593C"/>
    <w:rsid w:val="008B4189"/>
    <w:rsid w:val="008B437C"/>
    <w:rsid w:val="008B5564"/>
    <w:rsid w:val="008C1DC7"/>
    <w:rsid w:val="008C28FD"/>
    <w:rsid w:val="008C319B"/>
    <w:rsid w:val="008D414B"/>
    <w:rsid w:val="008E3413"/>
    <w:rsid w:val="008E3E77"/>
    <w:rsid w:val="008E6BCA"/>
    <w:rsid w:val="008F7C8F"/>
    <w:rsid w:val="00900138"/>
    <w:rsid w:val="009043AF"/>
    <w:rsid w:val="0090641E"/>
    <w:rsid w:val="00911970"/>
    <w:rsid w:val="00915616"/>
    <w:rsid w:val="0091758D"/>
    <w:rsid w:val="00924E48"/>
    <w:rsid w:val="00925878"/>
    <w:rsid w:val="00926283"/>
    <w:rsid w:val="00930F7E"/>
    <w:rsid w:val="00932989"/>
    <w:rsid w:val="00934248"/>
    <w:rsid w:val="00935D84"/>
    <w:rsid w:val="00942A01"/>
    <w:rsid w:val="0094555E"/>
    <w:rsid w:val="00947FF2"/>
    <w:rsid w:val="00950035"/>
    <w:rsid w:val="00950FBA"/>
    <w:rsid w:val="009511DF"/>
    <w:rsid w:val="00955884"/>
    <w:rsid w:val="009570F8"/>
    <w:rsid w:val="009604DD"/>
    <w:rsid w:val="0096121B"/>
    <w:rsid w:val="00963603"/>
    <w:rsid w:val="00963A72"/>
    <w:rsid w:val="009670F2"/>
    <w:rsid w:val="00973F9C"/>
    <w:rsid w:val="00981DC2"/>
    <w:rsid w:val="0098208E"/>
    <w:rsid w:val="009843A0"/>
    <w:rsid w:val="00990B7D"/>
    <w:rsid w:val="00993F9C"/>
    <w:rsid w:val="00994D1E"/>
    <w:rsid w:val="00995522"/>
    <w:rsid w:val="009A237F"/>
    <w:rsid w:val="009B19A3"/>
    <w:rsid w:val="009B4A54"/>
    <w:rsid w:val="009C30AD"/>
    <w:rsid w:val="009C3B08"/>
    <w:rsid w:val="009D3357"/>
    <w:rsid w:val="009E4620"/>
    <w:rsid w:val="009F19B1"/>
    <w:rsid w:val="009F567A"/>
    <w:rsid w:val="00A0632F"/>
    <w:rsid w:val="00A06348"/>
    <w:rsid w:val="00A06ED3"/>
    <w:rsid w:val="00A128D7"/>
    <w:rsid w:val="00A26556"/>
    <w:rsid w:val="00A272DC"/>
    <w:rsid w:val="00A30DA6"/>
    <w:rsid w:val="00A31061"/>
    <w:rsid w:val="00A35A53"/>
    <w:rsid w:val="00A375A4"/>
    <w:rsid w:val="00A37628"/>
    <w:rsid w:val="00A37D4A"/>
    <w:rsid w:val="00A41880"/>
    <w:rsid w:val="00A42049"/>
    <w:rsid w:val="00A44FF7"/>
    <w:rsid w:val="00A51656"/>
    <w:rsid w:val="00A530B8"/>
    <w:rsid w:val="00A54DC0"/>
    <w:rsid w:val="00A56124"/>
    <w:rsid w:val="00A62728"/>
    <w:rsid w:val="00A64FD2"/>
    <w:rsid w:val="00A70CBC"/>
    <w:rsid w:val="00A72B65"/>
    <w:rsid w:val="00A77EE9"/>
    <w:rsid w:val="00A81EE6"/>
    <w:rsid w:val="00A84398"/>
    <w:rsid w:val="00A91894"/>
    <w:rsid w:val="00A939AB"/>
    <w:rsid w:val="00A95B6A"/>
    <w:rsid w:val="00A96186"/>
    <w:rsid w:val="00A9627D"/>
    <w:rsid w:val="00A96457"/>
    <w:rsid w:val="00AA7656"/>
    <w:rsid w:val="00AC0058"/>
    <w:rsid w:val="00AC313F"/>
    <w:rsid w:val="00AD2E97"/>
    <w:rsid w:val="00AD2EED"/>
    <w:rsid w:val="00AD49D8"/>
    <w:rsid w:val="00AE02CC"/>
    <w:rsid w:val="00AE7919"/>
    <w:rsid w:val="00AF248B"/>
    <w:rsid w:val="00AF300A"/>
    <w:rsid w:val="00AF5DFD"/>
    <w:rsid w:val="00B26136"/>
    <w:rsid w:val="00B2663E"/>
    <w:rsid w:val="00B30302"/>
    <w:rsid w:val="00B322B7"/>
    <w:rsid w:val="00B37D3E"/>
    <w:rsid w:val="00B46976"/>
    <w:rsid w:val="00B47B3E"/>
    <w:rsid w:val="00B52EBB"/>
    <w:rsid w:val="00B53203"/>
    <w:rsid w:val="00B5473D"/>
    <w:rsid w:val="00B61121"/>
    <w:rsid w:val="00B634F0"/>
    <w:rsid w:val="00B638BE"/>
    <w:rsid w:val="00B77A7A"/>
    <w:rsid w:val="00B80D08"/>
    <w:rsid w:val="00B81539"/>
    <w:rsid w:val="00B842B6"/>
    <w:rsid w:val="00B95F18"/>
    <w:rsid w:val="00BA648E"/>
    <w:rsid w:val="00BB1D2E"/>
    <w:rsid w:val="00BB6B97"/>
    <w:rsid w:val="00BC6485"/>
    <w:rsid w:val="00BC6E7B"/>
    <w:rsid w:val="00BD4E06"/>
    <w:rsid w:val="00BD52C5"/>
    <w:rsid w:val="00BE033F"/>
    <w:rsid w:val="00BE0930"/>
    <w:rsid w:val="00BE1DBA"/>
    <w:rsid w:val="00BE5D2F"/>
    <w:rsid w:val="00BF42B7"/>
    <w:rsid w:val="00BF7A62"/>
    <w:rsid w:val="00BF7D69"/>
    <w:rsid w:val="00C05298"/>
    <w:rsid w:val="00C13BC7"/>
    <w:rsid w:val="00C14C22"/>
    <w:rsid w:val="00C208DE"/>
    <w:rsid w:val="00C22116"/>
    <w:rsid w:val="00C416B0"/>
    <w:rsid w:val="00C4234A"/>
    <w:rsid w:val="00C45AB4"/>
    <w:rsid w:val="00C51A1F"/>
    <w:rsid w:val="00C624ED"/>
    <w:rsid w:val="00C64A43"/>
    <w:rsid w:val="00C65414"/>
    <w:rsid w:val="00C7353E"/>
    <w:rsid w:val="00C82756"/>
    <w:rsid w:val="00C82EFE"/>
    <w:rsid w:val="00C86775"/>
    <w:rsid w:val="00C86B3A"/>
    <w:rsid w:val="00CA392E"/>
    <w:rsid w:val="00CA6017"/>
    <w:rsid w:val="00CA669E"/>
    <w:rsid w:val="00CA7904"/>
    <w:rsid w:val="00CB3ADF"/>
    <w:rsid w:val="00CC0168"/>
    <w:rsid w:val="00CC4489"/>
    <w:rsid w:val="00CD241D"/>
    <w:rsid w:val="00CD378F"/>
    <w:rsid w:val="00CD46E7"/>
    <w:rsid w:val="00CD55B9"/>
    <w:rsid w:val="00CD57A3"/>
    <w:rsid w:val="00CD59FB"/>
    <w:rsid w:val="00CD6C1F"/>
    <w:rsid w:val="00CD70C2"/>
    <w:rsid w:val="00CD7E7C"/>
    <w:rsid w:val="00CE1020"/>
    <w:rsid w:val="00CE5D19"/>
    <w:rsid w:val="00D0606D"/>
    <w:rsid w:val="00D10E63"/>
    <w:rsid w:val="00D1130E"/>
    <w:rsid w:val="00D15791"/>
    <w:rsid w:val="00D15D37"/>
    <w:rsid w:val="00D17021"/>
    <w:rsid w:val="00D24F3E"/>
    <w:rsid w:val="00D338EC"/>
    <w:rsid w:val="00D33CCA"/>
    <w:rsid w:val="00D43CDB"/>
    <w:rsid w:val="00D53E07"/>
    <w:rsid w:val="00D55FCF"/>
    <w:rsid w:val="00D57D97"/>
    <w:rsid w:val="00D627BC"/>
    <w:rsid w:val="00D7173C"/>
    <w:rsid w:val="00D7743F"/>
    <w:rsid w:val="00D77FF6"/>
    <w:rsid w:val="00D8752F"/>
    <w:rsid w:val="00D93FA5"/>
    <w:rsid w:val="00DA4B0A"/>
    <w:rsid w:val="00DB3946"/>
    <w:rsid w:val="00DB41CE"/>
    <w:rsid w:val="00DB48FE"/>
    <w:rsid w:val="00DB69E8"/>
    <w:rsid w:val="00DC1877"/>
    <w:rsid w:val="00DC596E"/>
    <w:rsid w:val="00DD27CC"/>
    <w:rsid w:val="00DD3448"/>
    <w:rsid w:val="00DD4038"/>
    <w:rsid w:val="00DE09CF"/>
    <w:rsid w:val="00DE3628"/>
    <w:rsid w:val="00DF21A8"/>
    <w:rsid w:val="00DF2D28"/>
    <w:rsid w:val="00DF70B6"/>
    <w:rsid w:val="00E00E7C"/>
    <w:rsid w:val="00E04E05"/>
    <w:rsid w:val="00E0550E"/>
    <w:rsid w:val="00E0596D"/>
    <w:rsid w:val="00E16967"/>
    <w:rsid w:val="00E16B57"/>
    <w:rsid w:val="00E20F52"/>
    <w:rsid w:val="00E22902"/>
    <w:rsid w:val="00E27452"/>
    <w:rsid w:val="00E27D88"/>
    <w:rsid w:val="00E30D85"/>
    <w:rsid w:val="00E321C1"/>
    <w:rsid w:val="00E321DC"/>
    <w:rsid w:val="00E35982"/>
    <w:rsid w:val="00E46ECB"/>
    <w:rsid w:val="00E51F05"/>
    <w:rsid w:val="00E67522"/>
    <w:rsid w:val="00E67E04"/>
    <w:rsid w:val="00E76007"/>
    <w:rsid w:val="00E8408F"/>
    <w:rsid w:val="00E84B50"/>
    <w:rsid w:val="00E84D86"/>
    <w:rsid w:val="00E871BB"/>
    <w:rsid w:val="00E87A9C"/>
    <w:rsid w:val="00E87C79"/>
    <w:rsid w:val="00E94039"/>
    <w:rsid w:val="00E96F5F"/>
    <w:rsid w:val="00EA0DB4"/>
    <w:rsid w:val="00EA3B51"/>
    <w:rsid w:val="00EA6600"/>
    <w:rsid w:val="00EA769C"/>
    <w:rsid w:val="00EB04BD"/>
    <w:rsid w:val="00EB0896"/>
    <w:rsid w:val="00EC02C3"/>
    <w:rsid w:val="00EC56FB"/>
    <w:rsid w:val="00ED33A1"/>
    <w:rsid w:val="00ED3A1F"/>
    <w:rsid w:val="00ED50D0"/>
    <w:rsid w:val="00ED698B"/>
    <w:rsid w:val="00EE03F5"/>
    <w:rsid w:val="00EE3181"/>
    <w:rsid w:val="00EE4897"/>
    <w:rsid w:val="00EE6E57"/>
    <w:rsid w:val="00EE71C2"/>
    <w:rsid w:val="00EE7AAB"/>
    <w:rsid w:val="00EF31B2"/>
    <w:rsid w:val="00EF43E0"/>
    <w:rsid w:val="00EF6B1D"/>
    <w:rsid w:val="00EF7936"/>
    <w:rsid w:val="00EF7B7F"/>
    <w:rsid w:val="00F03919"/>
    <w:rsid w:val="00F03BFC"/>
    <w:rsid w:val="00F03F2E"/>
    <w:rsid w:val="00F0465A"/>
    <w:rsid w:val="00F07B0C"/>
    <w:rsid w:val="00F13E02"/>
    <w:rsid w:val="00F14A40"/>
    <w:rsid w:val="00F22E46"/>
    <w:rsid w:val="00F236B2"/>
    <w:rsid w:val="00F25E5D"/>
    <w:rsid w:val="00F318B4"/>
    <w:rsid w:val="00F34139"/>
    <w:rsid w:val="00F413AA"/>
    <w:rsid w:val="00F47C1E"/>
    <w:rsid w:val="00F50375"/>
    <w:rsid w:val="00F54EB9"/>
    <w:rsid w:val="00F7048A"/>
    <w:rsid w:val="00F70665"/>
    <w:rsid w:val="00F76A8F"/>
    <w:rsid w:val="00F836E9"/>
    <w:rsid w:val="00F83FA5"/>
    <w:rsid w:val="00F86B02"/>
    <w:rsid w:val="00F91F2B"/>
    <w:rsid w:val="00F94689"/>
    <w:rsid w:val="00FA011B"/>
    <w:rsid w:val="00FA3E43"/>
    <w:rsid w:val="00FB22E3"/>
    <w:rsid w:val="00FB4476"/>
    <w:rsid w:val="00FC0519"/>
    <w:rsid w:val="00FC0D09"/>
    <w:rsid w:val="00FC757E"/>
    <w:rsid w:val="00FD174E"/>
    <w:rsid w:val="00FD184C"/>
    <w:rsid w:val="00FD1A47"/>
    <w:rsid w:val="00FD3312"/>
    <w:rsid w:val="00FD4328"/>
    <w:rsid w:val="00FD4391"/>
    <w:rsid w:val="00FE2546"/>
    <w:rsid w:val="00FE497C"/>
    <w:rsid w:val="00FE54A4"/>
    <w:rsid w:val="00FE641F"/>
    <w:rsid w:val="00FF07A3"/>
    <w:rsid w:val="00FF17D6"/>
    <w:rsid w:val="00FF28A8"/>
    <w:rsid w:val="00FF7AB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F1D588"/>
  <w15:docId w15:val="{1AEB7261-9035-476C-9147-05EE4E7603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Arial"/>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1EE6"/>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A81EE6"/>
    <w:pPr>
      <w:ind w:left="720"/>
      <w:contextualSpacing/>
    </w:pPr>
  </w:style>
  <w:style w:type="paragraph" w:styleId="NoSpacing">
    <w:name w:val="No Spacing"/>
    <w:uiPriority w:val="1"/>
    <w:qFormat/>
    <w:rsid w:val="005764B6"/>
    <w:rPr>
      <w:sz w:val="22"/>
      <w:szCs w:val="22"/>
    </w:rPr>
  </w:style>
  <w:style w:type="paragraph" w:styleId="Title">
    <w:name w:val="Title"/>
    <w:basedOn w:val="Normal"/>
    <w:next w:val="Normal"/>
    <w:link w:val="TitleChar"/>
    <w:uiPriority w:val="10"/>
    <w:qFormat/>
    <w:rsid w:val="00B30302"/>
    <w:pPr>
      <w:pBdr>
        <w:bottom w:val="single" w:sz="8" w:space="4" w:color="4F81BD"/>
      </w:pBdr>
      <w:spacing w:after="300" w:line="240" w:lineRule="auto"/>
      <w:contextualSpacing/>
    </w:pPr>
    <w:rPr>
      <w:rFonts w:ascii="Cambria" w:eastAsia="Times New Roman" w:hAnsi="Cambria" w:cs="Times New Roman"/>
      <w:color w:val="17365D"/>
      <w:spacing w:val="5"/>
      <w:kern w:val="28"/>
      <w:sz w:val="52"/>
      <w:szCs w:val="52"/>
    </w:rPr>
  </w:style>
  <w:style w:type="character" w:customStyle="1" w:styleId="TitleChar">
    <w:name w:val="Title Char"/>
    <w:basedOn w:val="DefaultParagraphFont"/>
    <w:link w:val="Title"/>
    <w:uiPriority w:val="10"/>
    <w:rsid w:val="00B30302"/>
    <w:rPr>
      <w:rFonts w:ascii="Cambria" w:eastAsia="Times New Roman" w:hAnsi="Cambria" w:cs="Times New Roman"/>
      <w:color w:val="17365D"/>
      <w:spacing w:val="5"/>
      <w:kern w:val="28"/>
      <w:sz w:val="52"/>
      <w:szCs w:val="52"/>
      <w:lang w:val="en-US" w:eastAsia="en-US"/>
    </w:rPr>
  </w:style>
  <w:style w:type="paragraph" w:styleId="Subtitle">
    <w:name w:val="Subtitle"/>
    <w:basedOn w:val="Normal"/>
    <w:next w:val="Normal"/>
    <w:link w:val="SubtitleChar"/>
    <w:uiPriority w:val="11"/>
    <w:qFormat/>
    <w:rsid w:val="00B30302"/>
    <w:pPr>
      <w:numPr>
        <w:ilvl w:val="1"/>
      </w:numPr>
    </w:pPr>
    <w:rPr>
      <w:rFonts w:ascii="Cambria" w:eastAsia="Times New Roman" w:hAnsi="Cambria" w:cs="Times New Roman"/>
      <w:i/>
      <w:iCs/>
      <w:color w:val="4F81BD"/>
      <w:spacing w:val="15"/>
      <w:sz w:val="24"/>
      <w:szCs w:val="24"/>
    </w:rPr>
  </w:style>
  <w:style w:type="character" w:customStyle="1" w:styleId="SubtitleChar">
    <w:name w:val="Subtitle Char"/>
    <w:basedOn w:val="DefaultParagraphFont"/>
    <w:link w:val="Subtitle"/>
    <w:uiPriority w:val="11"/>
    <w:rsid w:val="00B30302"/>
    <w:rPr>
      <w:rFonts w:ascii="Cambria" w:eastAsia="Times New Roman" w:hAnsi="Cambria" w:cs="Times New Roman"/>
      <w:i/>
      <w:iCs/>
      <w:color w:val="4F81BD"/>
      <w:spacing w:val="15"/>
      <w:sz w:val="24"/>
      <w:szCs w:val="24"/>
      <w:lang w:val="en-US" w:eastAsia="en-US"/>
    </w:rPr>
  </w:style>
  <w:style w:type="table" w:styleId="TableGrid">
    <w:name w:val="Table Grid"/>
    <w:basedOn w:val="TableNormal"/>
    <w:uiPriority w:val="59"/>
    <w:rsid w:val="00C827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626EBC"/>
    <w:pPr>
      <w:tabs>
        <w:tab w:val="center" w:pos="4513"/>
        <w:tab w:val="right" w:pos="9026"/>
      </w:tabs>
    </w:pPr>
  </w:style>
  <w:style w:type="character" w:customStyle="1" w:styleId="HeaderChar">
    <w:name w:val="Header Char"/>
    <w:basedOn w:val="DefaultParagraphFont"/>
    <w:link w:val="Header"/>
    <w:uiPriority w:val="99"/>
    <w:rsid w:val="00626EBC"/>
    <w:rPr>
      <w:sz w:val="22"/>
      <w:szCs w:val="22"/>
      <w:lang w:val="en-US" w:eastAsia="en-US"/>
    </w:rPr>
  </w:style>
  <w:style w:type="paragraph" w:styleId="Footer">
    <w:name w:val="footer"/>
    <w:basedOn w:val="Normal"/>
    <w:link w:val="FooterChar"/>
    <w:uiPriority w:val="99"/>
    <w:unhideWhenUsed/>
    <w:rsid w:val="00626EBC"/>
    <w:pPr>
      <w:tabs>
        <w:tab w:val="center" w:pos="4513"/>
        <w:tab w:val="right" w:pos="9026"/>
      </w:tabs>
    </w:pPr>
  </w:style>
  <w:style w:type="character" w:customStyle="1" w:styleId="FooterChar">
    <w:name w:val="Footer Char"/>
    <w:basedOn w:val="DefaultParagraphFont"/>
    <w:link w:val="Footer"/>
    <w:uiPriority w:val="99"/>
    <w:rsid w:val="00626EBC"/>
    <w:rPr>
      <w:sz w:val="22"/>
      <w:szCs w:val="22"/>
      <w:lang w:val="en-US" w:eastAsia="en-US"/>
    </w:rPr>
  </w:style>
  <w:style w:type="paragraph" w:styleId="BalloonText">
    <w:name w:val="Balloon Text"/>
    <w:basedOn w:val="Normal"/>
    <w:link w:val="BalloonTextChar"/>
    <w:uiPriority w:val="99"/>
    <w:semiHidden/>
    <w:unhideWhenUsed/>
    <w:rsid w:val="00626EB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26EBC"/>
    <w:rPr>
      <w:rFonts w:ascii="Tahoma" w:hAnsi="Tahoma" w:cs="Tahoma"/>
      <w:sz w:val="16"/>
      <w:szCs w:val="16"/>
      <w:lang w:val="en-US" w:eastAsia="en-US"/>
    </w:rPr>
  </w:style>
  <w:style w:type="character" w:styleId="Hyperlink">
    <w:name w:val="Hyperlink"/>
    <w:basedOn w:val="DefaultParagraphFont"/>
    <w:uiPriority w:val="99"/>
    <w:unhideWhenUsed/>
    <w:rsid w:val="00626EBC"/>
    <w:rPr>
      <w:color w:val="0000FF"/>
      <w:u w:val="single"/>
    </w:rPr>
  </w:style>
  <w:style w:type="paragraph" w:customStyle="1" w:styleId="Default">
    <w:name w:val="Default"/>
    <w:rsid w:val="008E6BCA"/>
    <w:pPr>
      <w:autoSpaceDE w:val="0"/>
      <w:autoSpaceDN w:val="0"/>
      <w:adjustRightInd w:val="0"/>
    </w:pPr>
    <w:rPr>
      <w:rFonts w:ascii="Cambria" w:hAnsi="Cambria" w:cs="Cambria"/>
      <w:color w:val="000000"/>
      <w:sz w:val="24"/>
      <w:szCs w:val="24"/>
    </w:rPr>
  </w:style>
  <w:style w:type="character" w:styleId="BookTitle">
    <w:name w:val="Book Title"/>
    <w:basedOn w:val="DefaultParagraphFont"/>
    <w:uiPriority w:val="33"/>
    <w:qFormat/>
    <w:rsid w:val="00131BC3"/>
    <w:rPr>
      <w:b/>
      <w:bCs/>
      <w:smallCaps/>
      <w:spacing w:val="5"/>
    </w:rPr>
  </w:style>
  <w:style w:type="table" w:customStyle="1" w:styleId="TableGrid1">
    <w:name w:val="Table Grid1"/>
    <w:basedOn w:val="TableNormal"/>
    <w:next w:val="TableGrid"/>
    <w:uiPriority w:val="59"/>
    <w:rsid w:val="000776EB"/>
    <w:rPr>
      <w:rFonts w:asciiTheme="minorHAnsi" w:eastAsiaTheme="minorHAnsi" w:hAnsiTheme="minorHAnsi" w:cstheme="minorBidi"/>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LightGrid-Accent1">
    <w:name w:val="Light Grid Accent 1"/>
    <w:basedOn w:val="TableNormal"/>
    <w:uiPriority w:val="62"/>
    <w:rsid w:val="00DD27CC"/>
    <w:rPr>
      <w:rFonts w:ascii="Times New Roman" w:eastAsia="Times New Roman" w:hAnsi="Times New Roman" w:cs="Times New Roman"/>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paragraph" w:styleId="Caption">
    <w:name w:val="caption"/>
    <w:basedOn w:val="Normal"/>
    <w:next w:val="Normal"/>
    <w:uiPriority w:val="35"/>
    <w:unhideWhenUsed/>
    <w:qFormat/>
    <w:rsid w:val="00E84D86"/>
    <w:pPr>
      <w:spacing w:line="240" w:lineRule="auto"/>
    </w:pPr>
    <w:rPr>
      <w:i/>
      <w:iCs/>
      <w:color w:val="1F497D" w:themeColor="text2"/>
      <w:sz w:val="18"/>
      <w:szCs w:val="18"/>
    </w:rPr>
  </w:style>
  <w:style w:type="paragraph" w:styleId="NormalWeb">
    <w:name w:val="Normal (Web)"/>
    <w:basedOn w:val="Normal"/>
    <w:uiPriority w:val="99"/>
    <w:semiHidden/>
    <w:unhideWhenUsed/>
    <w:rsid w:val="00E84D86"/>
    <w:pPr>
      <w:spacing w:before="100" w:beforeAutospacing="1" w:after="100" w:afterAutospacing="1" w:line="240" w:lineRule="auto"/>
    </w:pPr>
    <w:rPr>
      <w:rFonts w:ascii="Times New Roman" w:eastAsiaTheme="minorEastAsia" w:hAnsi="Times New Roman" w:cs="Times New Roman"/>
      <w:sz w:val="24"/>
      <w:szCs w:val="24"/>
    </w:rPr>
  </w:style>
  <w:style w:type="character" w:customStyle="1" w:styleId="ListParagraphChar">
    <w:name w:val="List Paragraph Char"/>
    <w:link w:val="ListParagraph"/>
    <w:uiPriority w:val="34"/>
    <w:rsid w:val="00FC0519"/>
    <w:rPr>
      <w:sz w:val="22"/>
      <w:szCs w:val="22"/>
    </w:rPr>
  </w:style>
  <w:style w:type="character" w:customStyle="1" w:styleId="UnresolvedMention1">
    <w:name w:val="Unresolved Mention1"/>
    <w:basedOn w:val="DefaultParagraphFont"/>
    <w:uiPriority w:val="99"/>
    <w:semiHidden/>
    <w:unhideWhenUsed/>
    <w:rsid w:val="0046209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2955110">
      <w:bodyDiv w:val="1"/>
      <w:marLeft w:val="0"/>
      <w:marRight w:val="0"/>
      <w:marTop w:val="0"/>
      <w:marBottom w:val="0"/>
      <w:divBdr>
        <w:top w:val="none" w:sz="0" w:space="0" w:color="auto"/>
        <w:left w:val="none" w:sz="0" w:space="0" w:color="auto"/>
        <w:bottom w:val="none" w:sz="0" w:space="0" w:color="auto"/>
        <w:right w:val="none" w:sz="0" w:space="0" w:color="auto"/>
      </w:divBdr>
    </w:div>
    <w:div w:id="536622249">
      <w:bodyDiv w:val="1"/>
      <w:marLeft w:val="0"/>
      <w:marRight w:val="0"/>
      <w:marTop w:val="0"/>
      <w:marBottom w:val="0"/>
      <w:divBdr>
        <w:top w:val="none" w:sz="0" w:space="0" w:color="auto"/>
        <w:left w:val="none" w:sz="0" w:space="0" w:color="auto"/>
        <w:bottom w:val="none" w:sz="0" w:space="0" w:color="auto"/>
        <w:right w:val="none" w:sz="0" w:space="0" w:color="auto"/>
      </w:divBdr>
    </w:div>
    <w:div w:id="870533038">
      <w:bodyDiv w:val="1"/>
      <w:marLeft w:val="0"/>
      <w:marRight w:val="0"/>
      <w:marTop w:val="0"/>
      <w:marBottom w:val="0"/>
      <w:divBdr>
        <w:top w:val="none" w:sz="0" w:space="0" w:color="auto"/>
        <w:left w:val="none" w:sz="0" w:space="0" w:color="auto"/>
        <w:bottom w:val="none" w:sz="0" w:space="0" w:color="auto"/>
        <w:right w:val="none" w:sz="0" w:space="0" w:color="auto"/>
      </w:divBdr>
    </w:div>
    <w:div w:id="1120995884">
      <w:bodyDiv w:val="1"/>
      <w:marLeft w:val="0"/>
      <w:marRight w:val="0"/>
      <w:marTop w:val="0"/>
      <w:marBottom w:val="0"/>
      <w:divBdr>
        <w:top w:val="none" w:sz="0" w:space="0" w:color="auto"/>
        <w:left w:val="none" w:sz="0" w:space="0" w:color="auto"/>
        <w:bottom w:val="none" w:sz="0" w:space="0" w:color="auto"/>
        <w:right w:val="none" w:sz="0" w:space="0" w:color="auto"/>
      </w:divBdr>
    </w:div>
    <w:div w:id="1435782378">
      <w:bodyDiv w:val="1"/>
      <w:marLeft w:val="0"/>
      <w:marRight w:val="0"/>
      <w:marTop w:val="0"/>
      <w:marBottom w:val="0"/>
      <w:divBdr>
        <w:top w:val="none" w:sz="0" w:space="0" w:color="auto"/>
        <w:left w:val="none" w:sz="0" w:space="0" w:color="auto"/>
        <w:bottom w:val="none" w:sz="0" w:space="0" w:color="auto"/>
        <w:right w:val="none" w:sz="0" w:space="0" w:color="auto"/>
      </w:divBdr>
    </w:div>
    <w:div w:id="1565874799">
      <w:bodyDiv w:val="1"/>
      <w:marLeft w:val="0"/>
      <w:marRight w:val="0"/>
      <w:marTop w:val="0"/>
      <w:marBottom w:val="0"/>
      <w:divBdr>
        <w:top w:val="none" w:sz="0" w:space="0" w:color="auto"/>
        <w:left w:val="none" w:sz="0" w:space="0" w:color="auto"/>
        <w:bottom w:val="none" w:sz="0" w:space="0" w:color="auto"/>
        <w:right w:val="none" w:sz="0" w:space="0" w:color="auto"/>
      </w:divBdr>
    </w:div>
    <w:div w:id="1627347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hyperlink" Target="mailto:dg-mopic@jubalandstate.s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4.jpeg"/></Relationships>
</file>

<file path=word/_rels/header3.xml.rels><?xml version="1.0" encoding="UTF-8" standalone="yes"?>
<Relationships xmlns="http://schemas.openxmlformats.org/package/2006/relationships"><Relationship Id="rId1" Type="http://schemas.openxmlformats.org/officeDocument/2006/relationships/image" Target="media/image3.jpe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ll\Desktop\LH\WAB%20Letterhead.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0FAFB4-5528-4391-A4AD-F03B18BA62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WAB Letterhead</Template>
  <TotalTime>4</TotalTime>
  <Pages>3</Pages>
  <Words>305</Words>
  <Characters>1740</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2041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hp</cp:lastModifiedBy>
  <cp:revision>4</cp:revision>
  <cp:lastPrinted>2021-11-20T17:23:00Z</cp:lastPrinted>
  <dcterms:created xsi:type="dcterms:W3CDTF">2023-08-08T06:03:00Z</dcterms:created>
  <dcterms:modified xsi:type="dcterms:W3CDTF">2023-08-08T06:05:00Z</dcterms:modified>
</cp:coreProperties>
</file>